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2A8CF" w14:textId="54678072" w:rsidR="000C2176" w:rsidRDefault="007706DF" w:rsidP="000C2176">
      <w:pPr>
        <w:spacing w:line="23" w:lineRule="atLeas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WZ.271.</w:t>
      </w:r>
      <w:r w:rsidR="007954D5">
        <w:rPr>
          <w:rFonts w:cs="Arial"/>
          <w:sz w:val="20"/>
          <w:szCs w:val="20"/>
        </w:rPr>
        <w:t>3</w:t>
      </w:r>
      <w:r w:rsidR="00535B94">
        <w:rPr>
          <w:rFonts w:cs="Arial"/>
          <w:sz w:val="20"/>
          <w:szCs w:val="20"/>
        </w:rPr>
        <w:t>5</w:t>
      </w:r>
      <w:r w:rsidR="00313244">
        <w:rPr>
          <w:rFonts w:cs="Arial"/>
          <w:sz w:val="20"/>
          <w:szCs w:val="20"/>
        </w:rPr>
        <w:t>.202</w:t>
      </w:r>
      <w:r w:rsidR="007954D5">
        <w:rPr>
          <w:rFonts w:cs="Arial"/>
          <w:sz w:val="20"/>
          <w:szCs w:val="20"/>
        </w:rPr>
        <w:t>3</w:t>
      </w:r>
    </w:p>
    <w:p w14:paraId="1812C433" w14:textId="77777777" w:rsidR="00E2298C" w:rsidRDefault="00FA2C29" w:rsidP="000C2176">
      <w:pPr>
        <w:spacing w:line="23" w:lineRule="atLeast"/>
        <w:ind w:left="2484" w:firstLine="348"/>
        <w:jc w:val="right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Załącznik nr 1 do S</w:t>
      </w:r>
      <w:r w:rsidR="00E2298C">
        <w:rPr>
          <w:rFonts w:cs="Arial"/>
          <w:i/>
          <w:sz w:val="20"/>
          <w:szCs w:val="20"/>
        </w:rPr>
        <w:t>WZ</w:t>
      </w:r>
    </w:p>
    <w:p w14:paraId="75CE1591" w14:textId="390C5E4F" w:rsidR="000C2176" w:rsidRPr="00101AD3" w:rsidRDefault="000C2176" w:rsidP="00101AD3">
      <w:pPr>
        <w:spacing w:line="23" w:lineRule="atLeast"/>
        <w:ind w:left="2484" w:firstLine="348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</w:t>
      </w:r>
      <w:r w:rsidRPr="009E1AD7">
        <w:rPr>
          <w:rFonts w:cs="Arial"/>
          <w:sz w:val="20"/>
          <w:szCs w:val="20"/>
        </w:rPr>
        <w:t xml:space="preserve">                                       </w:t>
      </w:r>
    </w:p>
    <w:p w14:paraId="7E1E58CD" w14:textId="77777777" w:rsidR="000C2176" w:rsidRPr="00313244" w:rsidRDefault="000C2176" w:rsidP="00313244">
      <w:pPr>
        <w:jc w:val="right"/>
        <w:rPr>
          <w:rFonts w:cs="Arial"/>
          <w:b/>
          <w:sz w:val="20"/>
          <w:szCs w:val="20"/>
        </w:rPr>
      </w:pPr>
      <w:r>
        <w:rPr>
          <w:rFonts w:cs="Arial"/>
          <w:sz w:val="20"/>
          <w:szCs w:val="20"/>
        </w:rPr>
        <w:tab/>
      </w:r>
      <w:r w:rsidR="00313244" w:rsidRPr="00313244">
        <w:rPr>
          <w:rFonts w:cs="Arial"/>
          <w:b/>
          <w:sz w:val="20"/>
          <w:szCs w:val="20"/>
        </w:rPr>
        <w:t>Gmina Czersk</w:t>
      </w:r>
    </w:p>
    <w:p w14:paraId="6D41BDDC" w14:textId="77777777" w:rsidR="00313244" w:rsidRDefault="00313244" w:rsidP="00313244">
      <w:pPr>
        <w:jc w:val="right"/>
        <w:rPr>
          <w:rFonts w:cs="Arial"/>
          <w:b/>
          <w:sz w:val="20"/>
          <w:szCs w:val="20"/>
        </w:rPr>
      </w:pPr>
      <w:r w:rsidRPr="00313244">
        <w:rPr>
          <w:rFonts w:cs="Arial"/>
          <w:b/>
          <w:sz w:val="20"/>
          <w:szCs w:val="20"/>
        </w:rPr>
        <w:t>ul.</w:t>
      </w:r>
      <w:r>
        <w:rPr>
          <w:rFonts w:cs="Arial"/>
          <w:b/>
          <w:sz w:val="20"/>
          <w:szCs w:val="20"/>
        </w:rPr>
        <w:t xml:space="preserve"> Kościuszki 27</w:t>
      </w:r>
    </w:p>
    <w:p w14:paraId="0E1D97D6" w14:textId="77777777" w:rsidR="00313244" w:rsidRPr="00313244" w:rsidRDefault="00313244" w:rsidP="00313244">
      <w:pPr>
        <w:jc w:val="right"/>
        <w:rPr>
          <w:rFonts w:cs="Arial"/>
          <w:b/>
          <w:sz w:val="20"/>
          <w:szCs w:val="20"/>
        </w:rPr>
      </w:pPr>
      <w:r w:rsidRPr="00313244">
        <w:rPr>
          <w:rFonts w:cs="Arial"/>
          <w:b/>
          <w:sz w:val="20"/>
          <w:szCs w:val="20"/>
        </w:rPr>
        <w:t xml:space="preserve"> 89-650 Czersk</w:t>
      </w:r>
    </w:p>
    <w:p w14:paraId="2056AA69" w14:textId="77777777" w:rsidR="000C2176" w:rsidRPr="004071A2" w:rsidRDefault="000C2176" w:rsidP="000C2176">
      <w:pPr>
        <w:pStyle w:val="Nagwek1"/>
        <w:spacing w:line="23" w:lineRule="atLeast"/>
        <w:ind w:left="0"/>
        <w:jc w:val="center"/>
        <w:rPr>
          <w:rStyle w:val="FontStyle96"/>
          <w:rFonts w:ascii="Arial" w:hAnsi="Arial" w:cs="Arial"/>
          <w:bCs w:val="0"/>
          <w:i w:val="0"/>
          <w:sz w:val="24"/>
          <w:szCs w:val="24"/>
        </w:rPr>
      </w:pPr>
      <w:r>
        <w:rPr>
          <w:rFonts w:ascii="Arial" w:hAnsi="Arial" w:cs="Arial"/>
          <w:b/>
          <w:i w:val="0"/>
          <w:sz w:val="24"/>
          <w:szCs w:val="24"/>
        </w:rPr>
        <w:t>FORMULARZ OFERTOWY</w:t>
      </w:r>
    </w:p>
    <w:p w14:paraId="37D4446E" w14:textId="77777777" w:rsidR="000C2176" w:rsidRDefault="000C2176" w:rsidP="000C2176">
      <w:pPr>
        <w:rPr>
          <w:rFonts w:cs="Arial"/>
          <w:sz w:val="20"/>
          <w:szCs w:val="20"/>
        </w:rPr>
      </w:pPr>
    </w:p>
    <w:p w14:paraId="6551F1F9" w14:textId="6FF3F805" w:rsidR="000C2176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 xml:space="preserve">Nazwa Wykonawcy: </w:t>
      </w:r>
    </w:p>
    <w:p w14:paraId="7D7ED817" w14:textId="77777777" w:rsidR="00535B94" w:rsidRPr="00EB76C0" w:rsidRDefault="00535B94" w:rsidP="000C2176">
      <w:pPr>
        <w:spacing w:line="480" w:lineRule="auto"/>
        <w:rPr>
          <w:rFonts w:cs="Arial"/>
          <w:sz w:val="20"/>
          <w:szCs w:val="20"/>
        </w:rPr>
      </w:pPr>
    </w:p>
    <w:p w14:paraId="13BCB846" w14:textId="4C50A024" w:rsidR="000C2176" w:rsidRPr="00EB76C0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>Adres:</w:t>
      </w:r>
    </w:p>
    <w:p w14:paraId="49F60E9A" w14:textId="0634E95D" w:rsidR="000C2176" w:rsidRPr="00EB76C0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>Województwo</w:t>
      </w:r>
      <w:r w:rsidR="00535B94">
        <w:rPr>
          <w:rFonts w:cs="Arial"/>
          <w:sz w:val="20"/>
          <w:szCs w:val="20"/>
        </w:rPr>
        <w:t>:</w:t>
      </w:r>
    </w:p>
    <w:p w14:paraId="7F9AF41F" w14:textId="6EA8AAF2" w:rsidR="000C2176" w:rsidRPr="00101AD3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101AD3">
        <w:rPr>
          <w:rFonts w:cs="Arial"/>
          <w:sz w:val="20"/>
          <w:szCs w:val="20"/>
        </w:rPr>
        <w:t>Tel</w:t>
      </w:r>
      <w:r w:rsidR="00535B94">
        <w:rPr>
          <w:rFonts w:cs="Arial"/>
          <w:sz w:val="20"/>
          <w:szCs w:val="20"/>
        </w:rPr>
        <w:t>efon:</w:t>
      </w:r>
    </w:p>
    <w:p w14:paraId="769442B8" w14:textId="43EBF570" w:rsidR="00E8370B" w:rsidRPr="00101AD3" w:rsidRDefault="00E8370B" w:rsidP="00E8370B">
      <w:pPr>
        <w:spacing w:line="480" w:lineRule="auto"/>
        <w:rPr>
          <w:rFonts w:cs="Arial"/>
          <w:sz w:val="20"/>
          <w:szCs w:val="20"/>
        </w:rPr>
      </w:pPr>
      <w:r w:rsidRPr="00101AD3">
        <w:rPr>
          <w:rFonts w:cs="Arial"/>
          <w:sz w:val="20"/>
          <w:szCs w:val="20"/>
        </w:rPr>
        <w:t>Numer KRS</w:t>
      </w:r>
      <w:r w:rsidR="000C2176" w:rsidRPr="00101AD3">
        <w:rPr>
          <w:rFonts w:cs="Arial"/>
          <w:sz w:val="20"/>
          <w:szCs w:val="20"/>
        </w:rPr>
        <w:t>:</w:t>
      </w:r>
    </w:p>
    <w:p w14:paraId="30D0779E" w14:textId="2E741F73" w:rsidR="000C2176" w:rsidRPr="00101AD3" w:rsidRDefault="00E8370B" w:rsidP="000C2176">
      <w:pPr>
        <w:spacing w:line="480" w:lineRule="auto"/>
        <w:rPr>
          <w:rFonts w:cs="Arial"/>
          <w:sz w:val="20"/>
          <w:szCs w:val="20"/>
        </w:rPr>
      </w:pPr>
      <w:r w:rsidRPr="00101AD3">
        <w:rPr>
          <w:rFonts w:cs="Arial"/>
          <w:sz w:val="20"/>
          <w:szCs w:val="20"/>
        </w:rPr>
        <w:t>NIP:</w:t>
      </w:r>
    </w:p>
    <w:p w14:paraId="4889BC18" w14:textId="37E74343" w:rsidR="000C2176" w:rsidRPr="00EB76C0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 xml:space="preserve">e-mail </w:t>
      </w:r>
    </w:p>
    <w:p w14:paraId="6701BA6F" w14:textId="77AD251D" w:rsidR="000C2176" w:rsidRDefault="000C2176" w:rsidP="000C2176">
      <w:pPr>
        <w:spacing w:line="48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nr konta Wykonawcy</w:t>
      </w:r>
      <w:r w:rsidRPr="00EB76C0">
        <w:rPr>
          <w:rFonts w:cs="Arial"/>
          <w:sz w:val="20"/>
          <w:szCs w:val="20"/>
        </w:rPr>
        <w:t xml:space="preserve"> </w:t>
      </w:r>
      <w:r w:rsidR="00D513E8">
        <w:rPr>
          <w:rFonts w:cs="Arial"/>
          <w:sz w:val="20"/>
          <w:szCs w:val="20"/>
        </w:rPr>
        <w:t xml:space="preserve">                                                                                      </w:t>
      </w:r>
      <w:r>
        <w:rPr>
          <w:rFonts w:cs="Arial"/>
          <w:sz w:val="20"/>
          <w:szCs w:val="20"/>
        </w:rPr>
        <w:t xml:space="preserve"> w banku </w:t>
      </w:r>
      <w:r w:rsidR="00D513E8">
        <w:rPr>
          <w:rFonts w:cs="Arial"/>
          <w:sz w:val="20"/>
          <w:szCs w:val="20"/>
        </w:rPr>
        <w:t>:</w:t>
      </w:r>
    </w:p>
    <w:p w14:paraId="6B41B88A" w14:textId="77777777" w:rsidR="00D513E8" w:rsidRDefault="00D513E8" w:rsidP="00E8370B">
      <w:pPr>
        <w:widowControl w:val="0"/>
        <w:autoSpaceDE w:val="0"/>
        <w:autoSpaceDN w:val="0"/>
        <w:adjustRightInd w:val="0"/>
        <w:ind w:right="105"/>
        <w:jc w:val="center"/>
        <w:rPr>
          <w:rFonts w:cs="Arial"/>
          <w:sz w:val="20"/>
          <w:szCs w:val="20"/>
        </w:rPr>
      </w:pPr>
    </w:p>
    <w:p w14:paraId="7D707545" w14:textId="77777777" w:rsidR="00D513E8" w:rsidRDefault="00D513E8" w:rsidP="00E8370B">
      <w:pPr>
        <w:widowControl w:val="0"/>
        <w:autoSpaceDE w:val="0"/>
        <w:autoSpaceDN w:val="0"/>
        <w:adjustRightInd w:val="0"/>
        <w:ind w:right="105"/>
        <w:jc w:val="center"/>
        <w:rPr>
          <w:rFonts w:cs="Arial"/>
          <w:sz w:val="20"/>
          <w:szCs w:val="20"/>
        </w:rPr>
      </w:pPr>
    </w:p>
    <w:p w14:paraId="485A2CBC" w14:textId="06942C34" w:rsidR="00E8370B" w:rsidRPr="00E8370B" w:rsidRDefault="00E8370B" w:rsidP="00E8370B">
      <w:pPr>
        <w:widowControl w:val="0"/>
        <w:autoSpaceDE w:val="0"/>
        <w:autoSpaceDN w:val="0"/>
        <w:adjustRightInd w:val="0"/>
        <w:ind w:right="105"/>
        <w:jc w:val="center"/>
        <w:rPr>
          <w:rFonts w:cs="Arial"/>
          <w:i/>
          <w:sz w:val="16"/>
          <w:szCs w:val="16"/>
        </w:rPr>
      </w:pPr>
      <w:r w:rsidRPr="00E8370B">
        <w:rPr>
          <w:rFonts w:cs="Arial"/>
          <w:i/>
          <w:sz w:val="16"/>
          <w:szCs w:val="16"/>
        </w:rPr>
        <w:t>(nazwa (firma), dokładny adres Wykonawcy / Wykonawców)</w:t>
      </w:r>
    </w:p>
    <w:p w14:paraId="4672FE2A" w14:textId="77777777" w:rsidR="00E8370B" w:rsidRPr="00E8370B" w:rsidRDefault="00E8370B" w:rsidP="00E8370B">
      <w:pPr>
        <w:widowControl w:val="0"/>
        <w:autoSpaceDE w:val="0"/>
        <w:autoSpaceDN w:val="0"/>
        <w:adjustRightInd w:val="0"/>
        <w:spacing w:after="120"/>
        <w:jc w:val="center"/>
        <w:rPr>
          <w:rFonts w:cs="Arial"/>
          <w:i/>
          <w:sz w:val="16"/>
          <w:szCs w:val="16"/>
          <w:u w:val="single"/>
          <w:lang w:eastAsia="x-none"/>
        </w:rPr>
      </w:pPr>
      <w:r w:rsidRPr="00E8370B">
        <w:rPr>
          <w:rFonts w:cs="Arial"/>
          <w:i/>
          <w:sz w:val="16"/>
          <w:szCs w:val="16"/>
          <w:lang w:val="x-none" w:eastAsia="x-none"/>
        </w:rPr>
        <w:t xml:space="preserve">(w przypadku składania oferty przez Wykonawców występujących wspólnie podać nazwy (firmy) i dokładne adresy </w:t>
      </w:r>
      <w:r w:rsidRPr="00E8370B">
        <w:rPr>
          <w:rFonts w:cs="Arial"/>
          <w:i/>
          <w:sz w:val="16"/>
          <w:szCs w:val="16"/>
          <w:u w:val="single"/>
          <w:lang w:val="x-none" w:eastAsia="x-none"/>
        </w:rPr>
        <w:t>wszystkich wspólników spółki cywilnej lub członków konsorcjum)</w:t>
      </w:r>
    </w:p>
    <w:p w14:paraId="76739472" w14:textId="3D2A4F81" w:rsidR="00571645" w:rsidRDefault="000C2176" w:rsidP="008B2291">
      <w:pPr>
        <w:pStyle w:val="Nagwek4"/>
        <w:jc w:val="both"/>
        <w:rPr>
          <w:rFonts w:ascii="Arial" w:hAnsi="Arial" w:cs="Arial"/>
          <w:sz w:val="20"/>
          <w:szCs w:val="20"/>
        </w:rPr>
      </w:pPr>
      <w:r w:rsidRPr="00101AD3">
        <w:rPr>
          <w:rFonts w:ascii="Arial" w:hAnsi="Arial" w:cs="Arial"/>
          <w:b w:val="0"/>
          <w:sz w:val="20"/>
          <w:szCs w:val="20"/>
        </w:rPr>
        <w:t xml:space="preserve">Nawiązując do ogłoszenia o przetargu nieograniczonym na wykonanie zadania pn.: </w:t>
      </w:r>
    </w:p>
    <w:p w14:paraId="5084340F" w14:textId="1D0B5567" w:rsidR="00866219" w:rsidRDefault="00535B94" w:rsidP="00535B94">
      <w:pPr>
        <w:pStyle w:val="Nagwek4"/>
        <w:ind w:left="1049" w:hanging="1049"/>
        <w:rPr>
          <w:rFonts w:ascii="Arial" w:hAnsi="Arial" w:cs="Arial"/>
          <w:sz w:val="20"/>
          <w:szCs w:val="20"/>
        </w:rPr>
      </w:pPr>
      <w:r w:rsidRPr="00535B94">
        <w:rPr>
          <w:rFonts w:ascii="Arial" w:hAnsi="Arial" w:cs="Arial"/>
          <w:sz w:val="20"/>
          <w:szCs w:val="20"/>
        </w:rPr>
        <w:t>"Budowa linii oświetlenia ulicznego w Gminie Czersk” z podziałem na części:</w:t>
      </w:r>
    </w:p>
    <w:p w14:paraId="56D809AA" w14:textId="77777777" w:rsidR="00535B94" w:rsidRPr="00535B94" w:rsidRDefault="00535B94" w:rsidP="00535B94">
      <w:pPr>
        <w:rPr>
          <w:lang w:eastAsia="en-US"/>
        </w:rPr>
      </w:pPr>
    </w:p>
    <w:p w14:paraId="688EC684" w14:textId="7ACE10EB" w:rsidR="005144B6" w:rsidRPr="004A7C1D" w:rsidRDefault="008B2291" w:rsidP="00101AD3">
      <w:pPr>
        <w:jc w:val="both"/>
        <w:rPr>
          <w:rFonts w:cs="Arial"/>
          <w:sz w:val="20"/>
          <w:szCs w:val="20"/>
        </w:rPr>
      </w:pPr>
      <w:r w:rsidRPr="004A7C1D">
        <w:rPr>
          <w:rFonts w:cs="Arial"/>
          <w:sz w:val="20"/>
          <w:szCs w:val="20"/>
        </w:rPr>
        <w:t>składam(y) niniejszą ofertę:</w:t>
      </w:r>
    </w:p>
    <w:p w14:paraId="4E6BEFAC" w14:textId="77777777" w:rsidR="00866219" w:rsidRDefault="00866219" w:rsidP="00101AD3">
      <w:pPr>
        <w:jc w:val="both"/>
        <w:rPr>
          <w:rFonts w:cs="Arial"/>
          <w:b/>
          <w:bCs/>
          <w:sz w:val="20"/>
          <w:szCs w:val="20"/>
        </w:rPr>
      </w:pPr>
    </w:p>
    <w:p w14:paraId="18AC1A53" w14:textId="77777777" w:rsidR="007954D5" w:rsidRPr="007954D5" w:rsidRDefault="007954D5" w:rsidP="007954D5">
      <w:pPr>
        <w:keepNext/>
        <w:spacing w:before="120" w:after="120" w:line="276" w:lineRule="auto"/>
        <w:jc w:val="both"/>
        <w:outlineLvl w:val="3"/>
        <w:rPr>
          <w:rFonts w:cs="Arial"/>
          <w:b/>
          <w:bCs/>
          <w:color w:val="FF0000"/>
          <w:sz w:val="20"/>
        </w:rPr>
      </w:pPr>
      <w:r w:rsidRPr="007954D5">
        <w:rPr>
          <w:rFonts w:cs="Arial"/>
          <w:b/>
          <w:bCs/>
          <w:color w:val="FF0000"/>
          <w:sz w:val="20"/>
        </w:rPr>
        <w:t>CZĘŚĆ I: „Budowa oświetlenia w Łęgu Kolonii”.</w:t>
      </w:r>
    </w:p>
    <w:p w14:paraId="55F99DC0" w14:textId="77777777" w:rsidR="00535B94" w:rsidRPr="00535B94" w:rsidRDefault="00535B94" w:rsidP="00535B94">
      <w:pPr>
        <w:ind w:left="284" w:hanging="284"/>
        <w:jc w:val="both"/>
        <w:rPr>
          <w:rFonts w:cs="Arial"/>
          <w:b/>
          <w:bCs/>
          <w:sz w:val="20"/>
          <w:szCs w:val="20"/>
        </w:rPr>
      </w:pPr>
    </w:p>
    <w:p w14:paraId="1C9A382D" w14:textId="77777777" w:rsidR="005144B6" w:rsidRPr="00101AD3" w:rsidRDefault="005144B6" w:rsidP="005144B6">
      <w:pPr>
        <w:ind w:left="284" w:hanging="284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A. Oferujemy wykonanie w/w przedmiotu zamówienia za cenę ryczałtową brutto:</w:t>
      </w:r>
    </w:p>
    <w:p w14:paraId="6369E399" w14:textId="77777777" w:rsidR="005144B6" w:rsidRPr="00101AD3" w:rsidRDefault="005144B6" w:rsidP="005144B6">
      <w:pPr>
        <w:spacing w:after="100"/>
        <w:ind w:firstLine="357"/>
        <w:jc w:val="both"/>
        <w:rPr>
          <w:b/>
          <w:color w:val="FF0000"/>
          <w:sz w:val="20"/>
          <w:szCs w:val="20"/>
        </w:rPr>
      </w:pPr>
    </w:p>
    <w:p w14:paraId="704D48D5" w14:textId="77777777" w:rsidR="005144B6" w:rsidRPr="00101AD3" w:rsidRDefault="005144B6" w:rsidP="005144B6">
      <w:pPr>
        <w:spacing w:after="100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CENA RYCZAŁTOWA BRUTTO </w:t>
      </w:r>
    </w:p>
    <w:p w14:paraId="5FF014EE" w14:textId="77777777" w:rsidR="005144B6" w:rsidRPr="00101AD3" w:rsidRDefault="005144B6" w:rsidP="005144B6">
      <w:pPr>
        <w:spacing w:after="100"/>
        <w:rPr>
          <w:b/>
          <w:sz w:val="20"/>
          <w:szCs w:val="20"/>
        </w:rPr>
      </w:pPr>
    </w:p>
    <w:p w14:paraId="185FCA8D" w14:textId="77777777" w:rsidR="005144B6" w:rsidRPr="00101AD3" w:rsidRDefault="005144B6" w:rsidP="005144B6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……………………………………………………….……………………………………………</w:t>
      </w:r>
      <w:r>
        <w:rPr>
          <w:b/>
          <w:sz w:val="20"/>
          <w:szCs w:val="20"/>
        </w:rPr>
        <w:t>…………..</w:t>
      </w:r>
      <w:r w:rsidRPr="00101AD3">
        <w:rPr>
          <w:b/>
          <w:sz w:val="20"/>
          <w:szCs w:val="20"/>
        </w:rPr>
        <w:t>….zł.,</w:t>
      </w:r>
    </w:p>
    <w:p w14:paraId="2DEA3FC4" w14:textId="77777777" w:rsidR="005144B6" w:rsidRPr="00101AD3" w:rsidRDefault="005144B6" w:rsidP="005144B6">
      <w:pPr>
        <w:spacing w:after="100"/>
        <w:rPr>
          <w:b/>
          <w:sz w:val="20"/>
          <w:szCs w:val="20"/>
        </w:rPr>
      </w:pPr>
    </w:p>
    <w:p w14:paraId="0E9D130E" w14:textId="77777777" w:rsidR="005144B6" w:rsidRPr="00101AD3" w:rsidRDefault="005144B6" w:rsidP="005144B6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(słownie): .………………………………………….……………………………….…………………...</w:t>
      </w:r>
      <w:r>
        <w:rPr>
          <w:b/>
          <w:sz w:val="20"/>
          <w:szCs w:val="20"/>
        </w:rPr>
        <w:t>................</w:t>
      </w:r>
    </w:p>
    <w:p w14:paraId="3AF0B330" w14:textId="77777777" w:rsidR="005144B6" w:rsidRPr="00101AD3" w:rsidRDefault="005144B6" w:rsidP="005144B6">
      <w:pPr>
        <w:spacing w:after="100"/>
        <w:rPr>
          <w:b/>
          <w:sz w:val="20"/>
          <w:szCs w:val="20"/>
        </w:rPr>
      </w:pPr>
    </w:p>
    <w:p w14:paraId="3F170DA2" w14:textId="77777777" w:rsidR="005144B6" w:rsidRPr="00101AD3" w:rsidRDefault="005144B6" w:rsidP="005144B6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………...………………………………………….……………………………….……………</w:t>
      </w:r>
      <w:r>
        <w:rPr>
          <w:b/>
          <w:sz w:val="20"/>
          <w:szCs w:val="20"/>
        </w:rPr>
        <w:t>………….</w:t>
      </w:r>
      <w:r w:rsidRPr="00101AD3">
        <w:rPr>
          <w:b/>
          <w:sz w:val="20"/>
          <w:szCs w:val="20"/>
        </w:rPr>
        <w:t>…złotych</w:t>
      </w:r>
    </w:p>
    <w:p w14:paraId="7272C77B" w14:textId="38F78FE8" w:rsidR="005144B6" w:rsidRDefault="005144B6" w:rsidP="005144B6">
      <w:pPr>
        <w:spacing w:after="100"/>
        <w:jc w:val="both"/>
        <w:rPr>
          <w:b/>
          <w:sz w:val="20"/>
          <w:szCs w:val="20"/>
        </w:rPr>
      </w:pPr>
    </w:p>
    <w:p w14:paraId="0C588642" w14:textId="3B2356B0" w:rsidR="00535B94" w:rsidRDefault="00535B94" w:rsidP="005144B6">
      <w:pPr>
        <w:spacing w:after="100"/>
        <w:jc w:val="both"/>
        <w:rPr>
          <w:b/>
          <w:sz w:val="20"/>
          <w:szCs w:val="20"/>
        </w:rPr>
      </w:pPr>
    </w:p>
    <w:p w14:paraId="55C16711" w14:textId="779BDBCD" w:rsidR="00535B94" w:rsidRDefault="00535B94" w:rsidP="005144B6">
      <w:pPr>
        <w:spacing w:after="100"/>
        <w:jc w:val="both"/>
        <w:rPr>
          <w:b/>
          <w:sz w:val="20"/>
          <w:szCs w:val="20"/>
        </w:rPr>
      </w:pPr>
    </w:p>
    <w:p w14:paraId="314C4581" w14:textId="77777777" w:rsidR="00535B94" w:rsidRPr="00101AD3" w:rsidRDefault="00535B94" w:rsidP="005144B6">
      <w:pPr>
        <w:spacing w:after="100"/>
        <w:jc w:val="both"/>
        <w:rPr>
          <w:b/>
          <w:sz w:val="20"/>
          <w:szCs w:val="20"/>
        </w:rPr>
      </w:pPr>
    </w:p>
    <w:p w14:paraId="385BAC66" w14:textId="77777777" w:rsidR="005144B6" w:rsidRPr="00101AD3" w:rsidRDefault="005144B6" w:rsidP="005144B6">
      <w:pPr>
        <w:widowControl w:val="0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100"/>
        <w:ind w:left="-142" w:firstLine="142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Oferujemy okres gwarancji </w:t>
      </w:r>
      <w:r w:rsidRPr="00101AD3">
        <w:rPr>
          <w:i/>
          <w:sz w:val="20"/>
          <w:szCs w:val="20"/>
        </w:rPr>
        <w:t>( zaznaczyć odpowiednio)</w:t>
      </w:r>
    </w:p>
    <w:p w14:paraId="2FF1A27E" w14:textId="77777777" w:rsidR="005144B6" w:rsidRPr="00101AD3" w:rsidRDefault="005144B6" w:rsidP="005144B6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36</w:t>
      </w:r>
      <w:r w:rsidRPr="00101AD3">
        <w:rPr>
          <w:b/>
          <w:bCs/>
          <w:sz w:val="20"/>
          <w:szCs w:val="20"/>
        </w:rPr>
        <w:t xml:space="preserve"> miesięcy</w:t>
      </w:r>
    </w:p>
    <w:p w14:paraId="63F382A7" w14:textId="77777777" w:rsidR="005144B6" w:rsidRPr="00101AD3" w:rsidRDefault="005144B6" w:rsidP="005144B6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48</w:t>
      </w:r>
      <w:r w:rsidRPr="00101AD3">
        <w:rPr>
          <w:b/>
          <w:bCs/>
          <w:sz w:val="20"/>
          <w:szCs w:val="20"/>
        </w:rPr>
        <w:t xml:space="preserve"> miesięcy</w:t>
      </w:r>
    </w:p>
    <w:p w14:paraId="0FE83A6E" w14:textId="77777777" w:rsidR="005144B6" w:rsidRPr="00101AD3" w:rsidRDefault="005144B6" w:rsidP="005144B6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60</w:t>
      </w:r>
      <w:r w:rsidRPr="00101AD3">
        <w:rPr>
          <w:b/>
          <w:bCs/>
          <w:sz w:val="20"/>
          <w:szCs w:val="20"/>
        </w:rPr>
        <w:t xml:space="preserve"> miesi</w:t>
      </w:r>
      <w:r>
        <w:rPr>
          <w:b/>
          <w:bCs/>
          <w:sz w:val="20"/>
          <w:szCs w:val="20"/>
        </w:rPr>
        <w:t>ęcy</w:t>
      </w:r>
    </w:p>
    <w:p w14:paraId="22A393C6" w14:textId="2AF096F7" w:rsidR="005144B6" w:rsidRDefault="005144B6" w:rsidP="005144B6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 (słownie) : ……………………………..…………………………………………………………</w:t>
      </w:r>
      <w:r>
        <w:rPr>
          <w:b/>
          <w:sz w:val="20"/>
          <w:szCs w:val="20"/>
        </w:rPr>
        <w:t>……..</w:t>
      </w:r>
      <w:r w:rsidRPr="00101AD3">
        <w:rPr>
          <w:b/>
          <w:sz w:val="20"/>
          <w:szCs w:val="20"/>
        </w:rPr>
        <w:t xml:space="preserve"> miesięcy</w:t>
      </w:r>
    </w:p>
    <w:p w14:paraId="38961A64" w14:textId="77777777" w:rsidR="007954D5" w:rsidRDefault="007954D5" w:rsidP="005144B6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</w:p>
    <w:p w14:paraId="313B1CE0" w14:textId="77777777" w:rsidR="007954D5" w:rsidRPr="007954D5" w:rsidRDefault="007954D5" w:rsidP="007954D5">
      <w:pPr>
        <w:keepNext/>
        <w:spacing w:before="120" w:after="120" w:line="276" w:lineRule="auto"/>
        <w:jc w:val="both"/>
        <w:outlineLvl w:val="3"/>
        <w:rPr>
          <w:rFonts w:cs="Arial"/>
          <w:b/>
          <w:bCs/>
          <w:color w:val="FF0000"/>
          <w:sz w:val="20"/>
        </w:rPr>
      </w:pPr>
      <w:r w:rsidRPr="007954D5">
        <w:rPr>
          <w:rFonts w:cs="Arial"/>
          <w:b/>
          <w:bCs/>
          <w:color w:val="FF0000"/>
          <w:sz w:val="20"/>
        </w:rPr>
        <w:t>CZĘŚĆ II: „Budowa oświetlenia w Złym Mięsie”.</w:t>
      </w:r>
    </w:p>
    <w:p w14:paraId="164FF21E" w14:textId="77777777" w:rsidR="00535B94" w:rsidRPr="00535B94" w:rsidRDefault="00535B94" w:rsidP="00535B94">
      <w:pPr>
        <w:rPr>
          <w:lang w:eastAsia="en-US"/>
        </w:rPr>
      </w:pPr>
    </w:p>
    <w:p w14:paraId="06FD8755" w14:textId="77777777" w:rsidR="00376363" w:rsidRPr="00101AD3" w:rsidRDefault="00376363" w:rsidP="00376363">
      <w:pPr>
        <w:ind w:left="284" w:hanging="284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A. Oferujemy wykonanie w/w przedmiotu zamówienia za cenę ryczałtową brutto:</w:t>
      </w:r>
    </w:p>
    <w:p w14:paraId="473D792E" w14:textId="77777777" w:rsidR="00376363" w:rsidRPr="00101AD3" w:rsidRDefault="00376363" w:rsidP="00376363">
      <w:pPr>
        <w:spacing w:after="100"/>
        <w:ind w:firstLine="357"/>
        <w:jc w:val="both"/>
        <w:rPr>
          <w:b/>
          <w:color w:val="FF0000"/>
          <w:sz w:val="20"/>
          <w:szCs w:val="20"/>
        </w:rPr>
      </w:pPr>
    </w:p>
    <w:p w14:paraId="1C5EC77C" w14:textId="77777777" w:rsidR="00376363" w:rsidRPr="00101AD3" w:rsidRDefault="00376363" w:rsidP="00376363">
      <w:pPr>
        <w:spacing w:after="100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CENA RYCZAŁTOWA BRUTTO </w:t>
      </w:r>
    </w:p>
    <w:p w14:paraId="7B17977E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</w:p>
    <w:p w14:paraId="531BA67F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……………………………………………………….……………………………………………</w:t>
      </w:r>
      <w:r>
        <w:rPr>
          <w:b/>
          <w:sz w:val="20"/>
          <w:szCs w:val="20"/>
        </w:rPr>
        <w:t>…………..</w:t>
      </w:r>
      <w:r w:rsidRPr="00101AD3">
        <w:rPr>
          <w:b/>
          <w:sz w:val="20"/>
          <w:szCs w:val="20"/>
        </w:rPr>
        <w:t>….zł.,</w:t>
      </w:r>
    </w:p>
    <w:p w14:paraId="66CF3B5D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</w:p>
    <w:p w14:paraId="372547D6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(słownie): .………………………………………….……………………………….…………………...</w:t>
      </w:r>
      <w:r>
        <w:rPr>
          <w:b/>
          <w:sz w:val="20"/>
          <w:szCs w:val="20"/>
        </w:rPr>
        <w:t>................</w:t>
      </w:r>
    </w:p>
    <w:p w14:paraId="2C41A98C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</w:p>
    <w:p w14:paraId="6E121A4D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………...………………………………………….……………………………….……………</w:t>
      </w:r>
      <w:r>
        <w:rPr>
          <w:b/>
          <w:sz w:val="20"/>
          <w:szCs w:val="20"/>
        </w:rPr>
        <w:t>………….</w:t>
      </w:r>
      <w:r w:rsidRPr="00101AD3">
        <w:rPr>
          <w:b/>
          <w:sz w:val="20"/>
          <w:szCs w:val="20"/>
        </w:rPr>
        <w:t>…złotych</w:t>
      </w:r>
    </w:p>
    <w:p w14:paraId="4787EFE3" w14:textId="77777777" w:rsidR="00376363" w:rsidRPr="00101AD3" w:rsidRDefault="00376363" w:rsidP="00376363">
      <w:pPr>
        <w:spacing w:after="100"/>
        <w:jc w:val="both"/>
        <w:rPr>
          <w:b/>
          <w:sz w:val="20"/>
          <w:szCs w:val="20"/>
        </w:rPr>
      </w:pPr>
    </w:p>
    <w:p w14:paraId="450AB14E" w14:textId="77777777" w:rsidR="00376363" w:rsidRPr="00101AD3" w:rsidRDefault="00376363" w:rsidP="00376363">
      <w:pPr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100"/>
        <w:ind w:hanging="288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Oferujemy okres gwarancji </w:t>
      </w:r>
      <w:r w:rsidRPr="00101AD3">
        <w:rPr>
          <w:i/>
          <w:sz w:val="20"/>
          <w:szCs w:val="20"/>
        </w:rPr>
        <w:t>( zaznaczyć odpowiednio)</w:t>
      </w:r>
    </w:p>
    <w:p w14:paraId="4640CF02" w14:textId="77777777" w:rsidR="00376363" w:rsidRPr="00101AD3" w:rsidRDefault="00376363" w:rsidP="0037636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36</w:t>
      </w:r>
      <w:r w:rsidRPr="00101AD3">
        <w:rPr>
          <w:b/>
          <w:bCs/>
          <w:sz w:val="20"/>
          <w:szCs w:val="20"/>
        </w:rPr>
        <w:t xml:space="preserve"> miesięcy</w:t>
      </w:r>
    </w:p>
    <w:p w14:paraId="3F52591E" w14:textId="77777777" w:rsidR="00376363" w:rsidRPr="00101AD3" w:rsidRDefault="00376363" w:rsidP="0037636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48</w:t>
      </w:r>
      <w:r w:rsidRPr="00101AD3">
        <w:rPr>
          <w:b/>
          <w:bCs/>
          <w:sz w:val="20"/>
          <w:szCs w:val="20"/>
        </w:rPr>
        <w:t xml:space="preserve"> miesięcy</w:t>
      </w:r>
    </w:p>
    <w:p w14:paraId="5531A21F" w14:textId="77777777" w:rsidR="00376363" w:rsidRPr="00101AD3" w:rsidRDefault="00376363" w:rsidP="0037636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60</w:t>
      </w:r>
      <w:r w:rsidRPr="00101AD3">
        <w:rPr>
          <w:b/>
          <w:bCs/>
          <w:sz w:val="20"/>
          <w:szCs w:val="20"/>
        </w:rPr>
        <w:t xml:space="preserve"> miesi</w:t>
      </w:r>
      <w:r>
        <w:rPr>
          <w:b/>
          <w:bCs/>
          <w:sz w:val="20"/>
          <w:szCs w:val="20"/>
        </w:rPr>
        <w:t>ęcy</w:t>
      </w:r>
    </w:p>
    <w:p w14:paraId="12133C50" w14:textId="139F7712" w:rsid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 (słownie) : ……………………………..…………………………………………………………</w:t>
      </w:r>
      <w:r>
        <w:rPr>
          <w:b/>
          <w:sz w:val="20"/>
          <w:szCs w:val="20"/>
        </w:rPr>
        <w:t>……..</w:t>
      </w:r>
      <w:r w:rsidRPr="00101AD3">
        <w:rPr>
          <w:b/>
          <w:sz w:val="20"/>
          <w:szCs w:val="20"/>
        </w:rPr>
        <w:t xml:space="preserve"> miesięcy</w:t>
      </w:r>
    </w:p>
    <w:p w14:paraId="607E0917" w14:textId="77777777" w:rsidR="00376363" w:rsidRP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</w:p>
    <w:p w14:paraId="37B35151" w14:textId="77777777" w:rsidR="007954D5" w:rsidRPr="007954D5" w:rsidRDefault="007954D5" w:rsidP="007954D5">
      <w:pPr>
        <w:keepNext/>
        <w:spacing w:before="120" w:after="120" w:line="276" w:lineRule="auto"/>
        <w:jc w:val="both"/>
        <w:outlineLvl w:val="3"/>
        <w:rPr>
          <w:rFonts w:cs="Arial"/>
          <w:b/>
          <w:bCs/>
          <w:color w:val="FF0000"/>
          <w:sz w:val="20"/>
        </w:rPr>
      </w:pPr>
      <w:r w:rsidRPr="007954D5">
        <w:rPr>
          <w:rFonts w:cs="Arial"/>
          <w:b/>
          <w:bCs/>
          <w:color w:val="FF0000"/>
          <w:sz w:val="20"/>
        </w:rPr>
        <w:t>CZĘŚĆ III: „Budowa oświetlenia w ul. Dworcowej w Czersku”.</w:t>
      </w:r>
    </w:p>
    <w:p w14:paraId="7BA5125B" w14:textId="77777777" w:rsidR="00535B94" w:rsidRPr="00535B94" w:rsidRDefault="00535B94" w:rsidP="00535B94">
      <w:pPr>
        <w:rPr>
          <w:lang w:eastAsia="en-US"/>
        </w:rPr>
      </w:pPr>
    </w:p>
    <w:p w14:paraId="302CD648" w14:textId="77777777" w:rsidR="00376363" w:rsidRPr="00101AD3" w:rsidRDefault="00376363" w:rsidP="00376363">
      <w:pPr>
        <w:ind w:left="284" w:hanging="284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A. Oferujemy wykonanie w/w przedmiotu zamówienia za cenę ryczałtową brutto:</w:t>
      </w:r>
    </w:p>
    <w:p w14:paraId="4325435A" w14:textId="77777777" w:rsidR="00376363" w:rsidRPr="00101AD3" w:rsidRDefault="00376363" w:rsidP="00376363">
      <w:pPr>
        <w:spacing w:after="100"/>
        <w:ind w:firstLine="357"/>
        <w:jc w:val="both"/>
        <w:rPr>
          <w:b/>
          <w:color w:val="FF0000"/>
          <w:sz w:val="20"/>
          <w:szCs w:val="20"/>
        </w:rPr>
      </w:pPr>
    </w:p>
    <w:p w14:paraId="07959A35" w14:textId="77777777" w:rsidR="00376363" w:rsidRPr="00101AD3" w:rsidRDefault="00376363" w:rsidP="00376363">
      <w:pPr>
        <w:spacing w:after="100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CENA RYCZAŁTOWA BRUTTO </w:t>
      </w:r>
    </w:p>
    <w:p w14:paraId="114993D0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</w:p>
    <w:p w14:paraId="4EB83AA6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……………………………………………………….……………………………………………</w:t>
      </w:r>
      <w:r>
        <w:rPr>
          <w:b/>
          <w:sz w:val="20"/>
          <w:szCs w:val="20"/>
        </w:rPr>
        <w:t>…………..</w:t>
      </w:r>
      <w:r w:rsidRPr="00101AD3">
        <w:rPr>
          <w:b/>
          <w:sz w:val="20"/>
          <w:szCs w:val="20"/>
        </w:rPr>
        <w:t>….zł.,</w:t>
      </w:r>
    </w:p>
    <w:p w14:paraId="0CAED2F7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</w:p>
    <w:p w14:paraId="29E00D59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(słownie): .………………………………………….……………………………….…………………...</w:t>
      </w:r>
      <w:r>
        <w:rPr>
          <w:b/>
          <w:sz w:val="20"/>
          <w:szCs w:val="20"/>
        </w:rPr>
        <w:t>................</w:t>
      </w:r>
    </w:p>
    <w:p w14:paraId="136CCAFA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</w:p>
    <w:p w14:paraId="4FB3A2C6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………...………………………………………….……………………………….……………</w:t>
      </w:r>
      <w:r>
        <w:rPr>
          <w:b/>
          <w:sz w:val="20"/>
          <w:szCs w:val="20"/>
        </w:rPr>
        <w:t>………….</w:t>
      </w:r>
      <w:r w:rsidRPr="00101AD3">
        <w:rPr>
          <w:b/>
          <w:sz w:val="20"/>
          <w:szCs w:val="20"/>
        </w:rPr>
        <w:t>…złotych</w:t>
      </w:r>
    </w:p>
    <w:p w14:paraId="39786A7C" w14:textId="77777777" w:rsidR="00376363" w:rsidRPr="00101AD3" w:rsidRDefault="00376363" w:rsidP="00376363">
      <w:pPr>
        <w:spacing w:after="100"/>
        <w:jc w:val="both"/>
        <w:rPr>
          <w:b/>
          <w:sz w:val="20"/>
          <w:szCs w:val="20"/>
        </w:rPr>
      </w:pPr>
    </w:p>
    <w:p w14:paraId="5B99E7BE" w14:textId="77777777" w:rsidR="00376363" w:rsidRPr="00101AD3" w:rsidRDefault="00376363" w:rsidP="00376363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100"/>
        <w:ind w:hanging="2738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Oferujemy okres gwarancji </w:t>
      </w:r>
      <w:r w:rsidRPr="00101AD3">
        <w:rPr>
          <w:i/>
          <w:sz w:val="20"/>
          <w:szCs w:val="20"/>
        </w:rPr>
        <w:t>( zaznaczyć odpowiednio)</w:t>
      </w:r>
    </w:p>
    <w:p w14:paraId="3A5C55EA" w14:textId="77777777" w:rsidR="00376363" w:rsidRPr="00101AD3" w:rsidRDefault="00376363" w:rsidP="0037636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36</w:t>
      </w:r>
      <w:r w:rsidRPr="00101AD3">
        <w:rPr>
          <w:b/>
          <w:bCs/>
          <w:sz w:val="20"/>
          <w:szCs w:val="20"/>
        </w:rPr>
        <w:t xml:space="preserve"> miesięcy</w:t>
      </w:r>
    </w:p>
    <w:p w14:paraId="0358CF73" w14:textId="77777777" w:rsidR="00376363" w:rsidRPr="00101AD3" w:rsidRDefault="00376363" w:rsidP="0037636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48</w:t>
      </w:r>
      <w:r w:rsidRPr="00101AD3">
        <w:rPr>
          <w:b/>
          <w:bCs/>
          <w:sz w:val="20"/>
          <w:szCs w:val="20"/>
        </w:rPr>
        <w:t xml:space="preserve"> miesięcy</w:t>
      </w:r>
    </w:p>
    <w:p w14:paraId="011B0F4D" w14:textId="77777777" w:rsidR="00376363" w:rsidRPr="00101AD3" w:rsidRDefault="00376363" w:rsidP="0037636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60</w:t>
      </w:r>
      <w:r w:rsidRPr="00101AD3">
        <w:rPr>
          <w:b/>
          <w:bCs/>
          <w:sz w:val="20"/>
          <w:szCs w:val="20"/>
        </w:rPr>
        <w:t xml:space="preserve"> miesi</w:t>
      </w:r>
      <w:r>
        <w:rPr>
          <w:b/>
          <w:bCs/>
          <w:sz w:val="20"/>
          <w:szCs w:val="20"/>
        </w:rPr>
        <w:t>ęcy</w:t>
      </w:r>
    </w:p>
    <w:p w14:paraId="21B4CD18" w14:textId="3508756E" w:rsid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 (słownie) : ……………………………..…………………………………………………………</w:t>
      </w:r>
      <w:r>
        <w:rPr>
          <w:b/>
          <w:sz w:val="20"/>
          <w:szCs w:val="20"/>
        </w:rPr>
        <w:t>……..</w:t>
      </w:r>
      <w:r w:rsidRPr="00101AD3">
        <w:rPr>
          <w:b/>
          <w:sz w:val="20"/>
          <w:szCs w:val="20"/>
        </w:rPr>
        <w:t xml:space="preserve"> miesięcy</w:t>
      </w:r>
    </w:p>
    <w:p w14:paraId="208DCFE9" w14:textId="7B6DD40A" w:rsid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</w:p>
    <w:p w14:paraId="3F6C7EE4" w14:textId="404CC306" w:rsid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</w:p>
    <w:p w14:paraId="5BE2A0FC" w14:textId="2046BB4A" w:rsid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</w:p>
    <w:p w14:paraId="548BD442" w14:textId="2F1EC1A0" w:rsid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</w:p>
    <w:p w14:paraId="7AE420B6" w14:textId="77777777" w:rsidR="007954D5" w:rsidRPr="007954D5" w:rsidRDefault="007954D5" w:rsidP="007954D5">
      <w:pPr>
        <w:keepNext/>
        <w:spacing w:before="120" w:after="120" w:line="276" w:lineRule="auto"/>
        <w:jc w:val="both"/>
        <w:outlineLvl w:val="3"/>
        <w:rPr>
          <w:rFonts w:cs="Arial"/>
          <w:b/>
          <w:bCs/>
          <w:color w:val="FF0000"/>
          <w:sz w:val="20"/>
        </w:rPr>
      </w:pPr>
      <w:r w:rsidRPr="007954D5">
        <w:rPr>
          <w:rFonts w:cs="Arial"/>
          <w:b/>
          <w:bCs/>
          <w:color w:val="FF0000"/>
          <w:sz w:val="20"/>
        </w:rPr>
        <w:t>CZĘŚĆ IV: „Budowa oświetlenia w Złotowie, Wyb. pod Łukowo”.</w:t>
      </w:r>
    </w:p>
    <w:p w14:paraId="2308AC47" w14:textId="77777777" w:rsidR="00376363" w:rsidRP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</w:p>
    <w:p w14:paraId="0E2E4893" w14:textId="77777777" w:rsidR="00376363" w:rsidRPr="00101AD3" w:rsidRDefault="00376363" w:rsidP="00376363">
      <w:pPr>
        <w:ind w:left="284" w:hanging="284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A. Oferujemy wykonanie w/w przedmiotu zamówienia za cenę ryczałtową brutto:</w:t>
      </w:r>
    </w:p>
    <w:p w14:paraId="20A2EDBF" w14:textId="77777777" w:rsidR="00376363" w:rsidRPr="00101AD3" w:rsidRDefault="00376363" w:rsidP="00376363">
      <w:pPr>
        <w:spacing w:after="100"/>
        <w:ind w:firstLine="357"/>
        <w:jc w:val="both"/>
        <w:rPr>
          <w:b/>
          <w:color w:val="FF0000"/>
          <w:sz w:val="20"/>
          <w:szCs w:val="20"/>
        </w:rPr>
      </w:pPr>
    </w:p>
    <w:p w14:paraId="258770A9" w14:textId="77777777" w:rsidR="00376363" w:rsidRPr="00101AD3" w:rsidRDefault="00376363" w:rsidP="00376363">
      <w:pPr>
        <w:spacing w:after="100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CENA RYCZAŁTOWA BRUTTO </w:t>
      </w:r>
    </w:p>
    <w:p w14:paraId="57F9C6AE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</w:p>
    <w:p w14:paraId="2447DF66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……………………………………………………….……………………………………………</w:t>
      </w:r>
      <w:r>
        <w:rPr>
          <w:b/>
          <w:sz w:val="20"/>
          <w:szCs w:val="20"/>
        </w:rPr>
        <w:t>…………..</w:t>
      </w:r>
      <w:r w:rsidRPr="00101AD3">
        <w:rPr>
          <w:b/>
          <w:sz w:val="20"/>
          <w:szCs w:val="20"/>
        </w:rPr>
        <w:t>….zł.,</w:t>
      </w:r>
    </w:p>
    <w:p w14:paraId="74520BE4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</w:p>
    <w:p w14:paraId="0A9F20BE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(słownie): .………………………………………….……………………………….…………………...</w:t>
      </w:r>
      <w:r>
        <w:rPr>
          <w:b/>
          <w:sz w:val="20"/>
          <w:szCs w:val="20"/>
        </w:rPr>
        <w:t>................</w:t>
      </w:r>
    </w:p>
    <w:p w14:paraId="15B7D6B1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</w:p>
    <w:p w14:paraId="48B40A95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………...………………………………………….……………………………….……………</w:t>
      </w:r>
      <w:r>
        <w:rPr>
          <w:b/>
          <w:sz w:val="20"/>
          <w:szCs w:val="20"/>
        </w:rPr>
        <w:t>………….</w:t>
      </w:r>
      <w:r w:rsidRPr="00101AD3">
        <w:rPr>
          <w:b/>
          <w:sz w:val="20"/>
          <w:szCs w:val="20"/>
        </w:rPr>
        <w:t>…złotych</w:t>
      </w:r>
    </w:p>
    <w:p w14:paraId="3E06DE81" w14:textId="77777777" w:rsidR="00376363" w:rsidRPr="00101AD3" w:rsidRDefault="00376363" w:rsidP="00376363">
      <w:pPr>
        <w:spacing w:after="100"/>
        <w:jc w:val="both"/>
        <w:rPr>
          <w:b/>
          <w:sz w:val="20"/>
          <w:szCs w:val="20"/>
        </w:rPr>
      </w:pPr>
    </w:p>
    <w:p w14:paraId="2892D5AE" w14:textId="77777777" w:rsidR="00376363" w:rsidRPr="00101AD3" w:rsidRDefault="00376363" w:rsidP="00376363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100"/>
        <w:ind w:hanging="288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Oferujemy okres gwarancji </w:t>
      </w:r>
      <w:r w:rsidRPr="00101AD3">
        <w:rPr>
          <w:i/>
          <w:sz w:val="20"/>
          <w:szCs w:val="20"/>
        </w:rPr>
        <w:t>( zaznaczyć odpowiednio)</w:t>
      </w:r>
    </w:p>
    <w:p w14:paraId="241C2D62" w14:textId="77777777" w:rsidR="00376363" w:rsidRPr="00101AD3" w:rsidRDefault="00376363" w:rsidP="0037636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36</w:t>
      </w:r>
      <w:r w:rsidRPr="00101AD3">
        <w:rPr>
          <w:b/>
          <w:bCs/>
          <w:sz w:val="20"/>
          <w:szCs w:val="20"/>
        </w:rPr>
        <w:t xml:space="preserve"> miesięcy</w:t>
      </w:r>
    </w:p>
    <w:p w14:paraId="6805D2C7" w14:textId="77777777" w:rsidR="00376363" w:rsidRPr="00101AD3" w:rsidRDefault="00376363" w:rsidP="0037636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48</w:t>
      </w:r>
      <w:r w:rsidRPr="00101AD3">
        <w:rPr>
          <w:b/>
          <w:bCs/>
          <w:sz w:val="20"/>
          <w:szCs w:val="20"/>
        </w:rPr>
        <w:t xml:space="preserve"> miesięcy</w:t>
      </w:r>
    </w:p>
    <w:p w14:paraId="427415C0" w14:textId="77777777" w:rsidR="00376363" w:rsidRPr="00101AD3" w:rsidRDefault="00376363" w:rsidP="0037636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60</w:t>
      </w:r>
      <w:r w:rsidRPr="00101AD3">
        <w:rPr>
          <w:b/>
          <w:bCs/>
          <w:sz w:val="20"/>
          <w:szCs w:val="20"/>
        </w:rPr>
        <w:t xml:space="preserve"> miesi</w:t>
      </w:r>
      <w:r>
        <w:rPr>
          <w:b/>
          <w:bCs/>
          <w:sz w:val="20"/>
          <w:szCs w:val="20"/>
        </w:rPr>
        <w:t>ęcy</w:t>
      </w:r>
    </w:p>
    <w:p w14:paraId="628E7513" w14:textId="1C96D484" w:rsid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 (słownie) : ……………………………..…………………………………………………………</w:t>
      </w:r>
      <w:r>
        <w:rPr>
          <w:b/>
          <w:sz w:val="20"/>
          <w:szCs w:val="20"/>
        </w:rPr>
        <w:t>……..</w:t>
      </w:r>
      <w:r w:rsidRPr="00101AD3">
        <w:rPr>
          <w:b/>
          <w:sz w:val="20"/>
          <w:szCs w:val="20"/>
        </w:rPr>
        <w:t xml:space="preserve"> miesięcy</w:t>
      </w:r>
    </w:p>
    <w:p w14:paraId="55F6CDBD" w14:textId="77777777" w:rsidR="007954D5" w:rsidRDefault="007954D5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</w:p>
    <w:p w14:paraId="6DFB411C" w14:textId="77777777" w:rsidR="007954D5" w:rsidRPr="007954D5" w:rsidRDefault="007954D5" w:rsidP="007954D5">
      <w:pPr>
        <w:keepNext/>
        <w:spacing w:before="120" w:after="120" w:line="276" w:lineRule="auto"/>
        <w:jc w:val="both"/>
        <w:outlineLvl w:val="3"/>
        <w:rPr>
          <w:rFonts w:cs="Arial"/>
          <w:b/>
          <w:bCs/>
          <w:color w:val="FF0000"/>
          <w:sz w:val="20"/>
        </w:rPr>
      </w:pPr>
      <w:r w:rsidRPr="007954D5">
        <w:rPr>
          <w:rFonts w:cs="Arial"/>
          <w:b/>
          <w:bCs/>
          <w:color w:val="FF0000"/>
          <w:sz w:val="20"/>
        </w:rPr>
        <w:t>CZĘŚĆ V: „Budowa oświetlenia w ul. Bohaterów Września w Czersku”.</w:t>
      </w:r>
    </w:p>
    <w:p w14:paraId="4784D96C" w14:textId="77777777" w:rsidR="00376363" w:rsidRP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</w:p>
    <w:p w14:paraId="0CC027F1" w14:textId="77777777" w:rsidR="00376363" w:rsidRPr="00101AD3" w:rsidRDefault="00376363" w:rsidP="00376363">
      <w:pPr>
        <w:ind w:left="284" w:hanging="284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A. Oferujemy wykonanie w/w przedmiotu zamówienia za cenę ryczałtową brutto:</w:t>
      </w:r>
    </w:p>
    <w:p w14:paraId="42C8FAFA" w14:textId="77777777" w:rsidR="00376363" w:rsidRPr="00101AD3" w:rsidRDefault="00376363" w:rsidP="00376363">
      <w:pPr>
        <w:spacing w:after="100"/>
        <w:ind w:firstLine="357"/>
        <w:jc w:val="both"/>
        <w:rPr>
          <w:b/>
          <w:color w:val="FF0000"/>
          <w:sz w:val="20"/>
          <w:szCs w:val="20"/>
        </w:rPr>
      </w:pPr>
    </w:p>
    <w:p w14:paraId="33512C07" w14:textId="77777777" w:rsidR="00376363" w:rsidRPr="00101AD3" w:rsidRDefault="00376363" w:rsidP="00376363">
      <w:pPr>
        <w:spacing w:after="100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CENA RYCZAŁTOWA BRUTTO </w:t>
      </w:r>
    </w:p>
    <w:p w14:paraId="4C12CEE6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</w:p>
    <w:p w14:paraId="08983CE7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……………………………………………………….……………………………………………</w:t>
      </w:r>
      <w:r>
        <w:rPr>
          <w:b/>
          <w:sz w:val="20"/>
          <w:szCs w:val="20"/>
        </w:rPr>
        <w:t>…………..</w:t>
      </w:r>
      <w:r w:rsidRPr="00101AD3">
        <w:rPr>
          <w:b/>
          <w:sz w:val="20"/>
          <w:szCs w:val="20"/>
        </w:rPr>
        <w:t>….zł.,</w:t>
      </w:r>
    </w:p>
    <w:p w14:paraId="53651A3F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</w:p>
    <w:p w14:paraId="68ACC2CB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(słownie): .………………………………………….……………………………….…………………...</w:t>
      </w:r>
      <w:r>
        <w:rPr>
          <w:b/>
          <w:sz w:val="20"/>
          <w:szCs w:val="20"/>
        </w:rPr>
        <w:t>................</w:t>
      </w:r>
    </w:p>
    <w:p w14:paraId="46B9D2C4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</w:p>
    <w:p w14:paraId="61D78E0E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………...………………………………………….……………………………….……………</w:t>
      </w:r>
      <w:r>
        <w:rPr>
          <w:b/>
          <w:sz w:val="20"/>
          <w:szCs w:val="20"/>
        </w:rPr>
        <w:t>………….</w:t>
      </w:r>
      <w:r w:rsidRPr="00101AD3">
        <w:rPr>
          <w:b/>
          <w:sz w:val="20"/>
          <w:szCs w:val="20"/>
        </w:rPr>
        <w:t>…złotych</w:t>
      </w:r>
    </w:p>
    <w:p w14:paraId="25719BA9" w14:textId="77777777" w:rsidR="00376363" w:rsidRPr="00101AD3" w:rsidRDefault="00376363" w:rsidP="00376363">
      <w:pPr>
        <w:spacing w:after="100"/>
        <w:jc w:val="both"/>
        <w:rPr>
          <w:b/>
          <w:sz w:val="20"/>
          <w:szCs w:val="20"/>
        </w:rPr>
      </w:pPr>
    </w:p>
    <w:p w14:paraId="126D5D71" w14:textId="77777777" w:rsidR="00376363" w:rsidRPr="00101AD3" w:rsidRDefault="00376363" w:rsidP="00376363">
      <w:pPr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100"/>
        <w:ind w:hanging="288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Oferujemy okres gwarancji </w:t>
      </w:r>
      <w:r w:rsidRPr="00101AD3">
        <w:rPr>
          <w:i/>
          <w:sz w:val="20"/>
          <w:szCs w:val="20"/>
        </w:rPr>
        <w:t>( zaznaczyć odpowiednio)</w:t>
      </w:r>
    </w:p>
    <w:p w14:paraId="08A670A0" w14:textId="77777777" w:rsidR="00376363" w:rsidRPr="00101AD3" w:rsidRDefault="00376363" w:rsidP="0037636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36</w:t>
      </w:r>
      <w:r w:rsidRPr="00101AD3">
        <w:rPr>
          <w:b/>
          <w:bCs/>
          <w:sz w:val="20"/>
          <w:szCs w:val="20"/>
        </w:rPr>
        <w:t xml:space="preserve"> miesięcy</w:t>
      </w:r>
    </w:p>
    <w:p w14:paraId="743B62EB" w14:textId="77777777" w:rsidR="00376363" w:rsidRPr="00101AD3" w:rsidRDefault="00376363" w:rsidP="0037636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48</w:t>
      </w:r>
      <w:r w:rsidRPr="00101AD3">
        <w:rPr>
          <w:b/>
          <w:bCs/>
          <w:sz w:val="20"/>
          <w:szCs w:val="20"/>
        </w:rPr>
        <w:t xml:space="preserve"> miesięcy</w:t>
      </w:r>
    </w:p>
    <w:p w14:paraId="254EC570" w14:textId="77777777" w:rsidR="00376363" w:rsidRPr="00101AD3" w:rsidRDefault="00376363" w:rsidP="0037636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60</w:t>
      </w:r>
      <w:r w:rsidRPr="00101AD3">
        <w:rPr>
          <w:b/>
          <w:bCs/>
          <w:sz w:val="20"/>
          <w:szCs w:val="20"/>
        </w:rPr>
        <w:t xml:space="preserve"> miesi</w:t>
      </w:r>
      <w:r>
        <w:rPr>
          <w:b/>
          <w:bCs/>
          <w:sz w:val="20"/>
          <w:szCs w:val="20"/>
        </w:rPr>
        <w:t>ęcy</w:t>
      </w:r>
    </w:p>
    <w:p w14:paraId="668EBB9B" w14:textId="50B1E3EB" w:rsid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 (słownie) : ……………………………..…………………………………………………………</w:t>
      </w:r>
      <w:r>
        <w:rPr>
          <w:b/>
          <w:sz w:val="20"/>
          <w:szCs w:val="20"/>
        </w:rPr>
        <w:t>……..</w:t>
      </w:r>
      <w:r w:rsidRPr="00101AD3">
        <w:rPr>
          <w:b/>
          <w:sz w:val="20"/>
          <w:szCs w:val="20"/>
        </w:rPr>
        <w:t xml:space="preserve"> miesięcy</w:t>
      </w:r>
    </w:p>
    <w:p w14:paraId="53819A91" w14:textId="2E13919B" w:rsid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</w:p>
    <w:p w14:paraId="3FC5B47C" w14:textId="1EA9D656" w:rsid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</w:p>
    <w:p w14:paraId="74905A2F" w14:textId="60E0BF13" w:rsid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</w:p>
    <w:p w14:paraId="290F1B70" w14:textId="439C61DE" w:rsid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</w:p>
    <w:p w14:paraId="616354BE" w14:textId="3AB6E7B9" w:rsid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</w:p>
    <w:p w14:paraId="15E470DD" w14:textId="77CA7ACA" w:rsid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</w:p>
    <w:p w14:paraId="2DD5938A" w14:textId="77777777" w:rsidR="00376363" w:rsidRP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</w:p>
    <w:p w14:paraId="404786A2" w14:textId="77777777" w:rsidR="00376363" w:rsidRPr="007954D5" w:rsidRDefault="00376363" w:rsidP="00376363">
      <w:pPr>
        <w:keepNext/>
        <w:spacing w:before="120" w:after="200" w:line="276" w:lineRule="auto"/>
        <w:jc w:val="both"/>
        <w:outlineLvl w:val="3"/>
        <w:rPr>
          <w:rFonts w:cs="Arial"/>
          <w:b/>
          <w:bCs/>
          <w:color w:val="FF0000"/>
          <w:sz w:val="20"/>
          <w:szCs w:val="20"/>
        </w:rPr>
      </w:pPr>
    </w:p>
    <w:p w14:paraId="7E79F793" w14:textId="77777777" w:rsidR="007954D5" w:rsidRPr="007954D5" w:rsidRDefault="007954D5" w:rsidP="007954D5">
      <w:pPr>
        <w:keepNext/>
        <w:spacing w:before="120" w:after="120" w:line="276" w:lineRule="auto"/>
        <w:jc w:val="both"/>
        <w:outlineLvl w:val="3"/>
        <w:rPr>
          <w:rFonts w:cs="Arial"/>
          <w:b/>
          <w:bCs/>
          <w:color w:val="FF0000"/>
          <w:sz w:val="20"/>
        </w:rPr>
      </w:pPr>
      <w:r w:rsidRPr="007954D5">
        <w:rPr>
          <w:rFonts w:cs="Arial"/>
          <w:b/>
          <w:bCs/>
          <w:color w:val="FF0000"/>
          <w:sz w:val="20"/>
        </w:rPr>
        <w:t>CZĘŚĆ VI: „Budowa oświetlenia w ul. Polnej w Odrach”.</w:t>
      </w:r>
    </w:p>
    <w:p w14:paraId="4B0CD411" w14:textId="77777777" w:rsidR="00535B94" w:rsidRPr="00535B94" w:rsidRDefault="00535B94" w:rsidP="00535B94">
      <w:pPr>
        <w:rPr>
          <w:lang w:eastAsia="en-US"/>
        </w:rPr>
      </w:pPr>
    </w:p>
    <w:p w14:paraId="31524E56" w14:textId="77777777" w:rsidR="00376363" w:rsidRPr="00101AD3" w:rsidRDefault="00376363" w:rsidP="00376363">
      <w:pPr>
        <w:ind w:left="284" w:hanging="284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A. Oferujemy wykonanie w/w przedmiotu zamówienia za cenę ryczałtową brutto:</w:t>
      </w:r>
    </w:p>
    <w:p w14:paraId="3D940DC3" w14:textId="77777777" w:rsidR="00376363" w:rsidRPr="00101AD3" w:rsidRDefault="00376363" w:rsidP="00376363">
      <w:pPr>
        <w:spacing w:after="100"/>
        <w:ind w:firstLine="357"/>
        <w:jc w:val="both"/>
        <w:rPr>
          <w:b/>
          <w:color w:val="FF0000"/>
          <w:sz w:val="20"/>
          <w:szCs w:val="20"/>
        </w:rPr>
      </w:pPr>
    </w:p>
    <w:p w14:paraId="73E0C77B" w14:textId="77777777" w:rsidR="00376363" w:rsidRPr="00101AD3" w:rsidRDefault="00376363" w:rsidP="00376363">
      <w:pPr>
        <w:spacing w:after="100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CENA RYCZAŁTOWA BRUTTO </w:t>
      </w:r>
    </w:p>
    <w:p w14:paraId="1151AB21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</w:p>
    <w:p w14:paraId="051EC4C5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……………………………………………………….……………………………………………</w:t>
      </w:r>
      <w:r>
        <w:rPr>
          <w:b/>
          <w:sz w:val="20"/>
          <w:szCs w:val="20"/>
        </w:rPr>
        <w:t>…………..</w:t>
      </w:r>
      <w:r w:rsidRPr="00101AD3">
        <w:rPr>
          <w:b/>
          <w:sz w:val="20"/>
          <w:szCs w:val="20"/>
        </w:rPr>
        <w:t>….zł.,</w:t>
      </w:r>
    </w:p>
    <w:p w14:paraId="086F5A64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</w:p>
    <w:p w14:paraId="32EB50DF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(słownie): .………………………………………….……………………………….…………………...</w:t>
      </w:r>
      <w:r>
        <w:rPr>
          <w:b/>
          <w:sz w:val="20"/>
          <w:szCs w:val="20"/>
        </w:rPr>
        <w:t>................</w:t>
      </w:r>
    </w:p>
    <w:p w14:paraId="088A4ABD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</w:p>
    <w:p w14:paraId="3C61F254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………...………………………………………….……………………………….……………</w:t>
      </w:r>
      <w:r>
        <w:rPr>
          <w:b/>
          <w:sz w:val="20"/>
          <w:szCs w:val="20"/>
        </w:rPr>
        <w:t>………….</w:t>
      </w:r>
      <w:r w:rsidRPr="00101AD3">
        <w:rPr>
          <w:b/>
          <w:sz w:val="20"/>
          <w:szCs w:val="20"/>
        </w:rPr>
        <w:t>…złotych</w:t>
      </w:r>
    </w:p>
    <w:p w14:paraId="149A46CD" w14:textId="77777777" w:rsidR="00376363" w:rsidRPr="00101AD3" w:rsidRDefault="00376363" w:rsidP="00376363">
      <w:pPr>
        <w:spacing w:after="100"/>
        <w:jc w:val="both"/>
        <w:rPr>
          <w:b/>
          <w:sz w:val="20"/>
          <w:szCs w:val="20"/>
        </w:rPr>
      </w:pPr>
    </w:p>
    <w:p w14:paraId="7D9AE87B" w14:textId="77777777" w:rsidR="00376363" w:rsidRPr="00101AD3" w:rsidRDefault="00376363" w:rsidP="00376363">
      <w:pPr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adjustRightInd w:val="0"/>
        <w:spacing w:after="100"/>
        <w:ind w:hanging="288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Oferujemy okres gwarancji </w:t>
      </w:r>
      <w:r w:rsidRPr="00101AD3">
        <w:rPr>
          <w:i/>
          <w:sz w:val="20"/>
          <w:szCs w:val="20"/>
        </w:rPr>
        <w:t>( zaznaczyć odpowiednio)</w:t>
      </w:r>
    </w:p>
    <w:p w14:paraId="3AD5B7DC" w14:textId="77777777" w:rsidR="00376363" w:rsidRPr="00101AD3" w:rsidRDefault="00376363" w:rsidP="0037636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36</w:t>
      </w:r>
      <w:r w:rsidRPr="00101AD3">
        <w:rPr>
          <w:b/>
          <w:bCs/>
          <w:sz w:val="20"/>
          <w:szCs w:val="20"/>
        </w:rPr>
        <w:t xml:space="preserve"> miesięcy</w:t>
      </w:r>
    </w:p>
    <w:p w14:paraId="33FB5275" w14:textId="77777777" w:rsidR="00376363" w:rsidRPr="00101AD3" w:rsidRDefault="00376363" w:rsidP="0037636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48</w:t>
      </w:r>
      <w:r w:rsidRPr="00101AD3">
        <w:rPr>
          <w:b/>
          <w:bCs/>
          <w:sz w:val="20"/>
          <w:szCs w:val="20"/>
        </w:rPr>
        <w:t xml:space="preserve"> miesięcy</w:t>
      </w:r>
    </w:p>
    <w:p w14:paraId="4B971CAF" w14:textId="77777777" w:rsidR="00376363" w:rsidRPr="00101AD3" w:rsidRDefault="00376363" w:rsidP="0037636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60</w:t>
      </w:r>
      <w:r w:rsidRPr="00101AD3">
        <w:rPr>
          <w:b/>
          <w:bCs/>
          <w:sz w:val="20"/>
          <w:szCs w:val="20"/>
        </w:rPr>
        <w:t xml:space="preserve"> miesi</w:t>
      </w:r>
      <w:r>
        <w:rPr>
          <w:b/>
          <w:bCs/>
          <w:sz w:val="20"/>
          <w:szCs w:val="20"/>
        </w:rPr>
        <w:t>ęcy</w:t>
      </w:r>
    </w:p>
    <w:p w14:paraId="7F3438AB" w14:textId="77777777" w:rsid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 (słownie) : ……………………………..…………………………………………………………</w:t>
      </w:r>
      <w:r>
        <w:rPr>
          <w:b/>
          <w:sz w:val="20"/>
          <w:szCs w:val="20"/>
        </w:rPr>
        <w:t>……..</w:t>
      </w:r>
      <w:r w:rsidRPr="00101AD3">
        <w:rPr>
          <w:b/>
          <w:sz w:val="20"/>
          <w:szCs w:val="20"/>
        </w:rPr>
        <w:t xml:space="preserve"> miesięcy</w:t>
      </w:r>
    </w:p>
    <w:p w14:paraId="34C58BD9" w14:textId="77777777" w:rsidR="00376363" w:rsidRPr="00C14513" w:rsidRDefault="00376363" w:rsidP="00535B94">
      <w:pPr>
        <w:keepNext/>
        <w:spacing w:before="120" w:after="200" w:line="276" w:lineRule="auto"/>
        <w:jc w:val="both"/>
        <w:outlineLvl w:val="3"/>
        <w:rPr>
          <w:rFonts w:cs="Arial"/>
          <w:b/>
          <w:bCs/>
          <w:sz w:val="20"/>
          <w:szCs w:val="20"/>
        </w:rPr>
      </w:pPr>
    </w:p>
    <w:p w14:paraId="21114232" w14:textId="77777777" w:rsidR="007954D5" w:rsidRPr="007954D5" w:rsidRDefault="007954D5" w:rsidP="007954D5">
      <w:pPr>
        <w:keepNext/>
        <w:spacing w:before="120" w:after="120" w:line="276" w:lineRule="auto"/>
        <w:jc w:val="both"/>
        <w:outlineLvl w:val="3"/>
        <w:rPr>
          <w:rFonts w:cs="Arial"/>
          <w:b/>
          <w:bCs/>
          <w:color w:val="FF0000"/>
          <w:sz w:val="20"/>
        </w:rPr>
      </w:pPr>
      <w:r w:rsidRPr="007954D5">
        <w:rPr>
          <w:rFonts w:cs="Arial"/>
          <w:b/>
          <w:bCs/>
          <w:color w:val="FF0000"/>
          <w:sz w:val="20"/>
        </w:rPr>
        <w:t>CZĘŚĆ VII: „Budowa oświetlenia w ul. Polnej w Wojtalu”.</w:t>
      </w:r>
    </w:p>
    <w:p w14:paraId="278EA45E" w14:textId="77777777" w:rsidR="00535B94" w:rsidRPr="007954D5" w:rsidRDefault="00535B94" w:rsidP="00535B94">
      <w:pPr>
        <w:rPr>
          <w:color w:val="FF0000"/>
          <w:lang w:eastAsia="en-US"/>
        </w:rPr>
      </w:pPr>
    </w:p>
    <w:p w14:paraId="066E2D4C" w14:textId="77777777" w:rsidR="00376363" w:rsidRPr="007954D5" w:rsidRDefault="00376363" w:rsidP="00376363">
      <w:pPr>
        <w:ind w:left="284" w:hanging="284"/>
        <w:jc w:val="both"/>
        <w:rPr>
          <w:b/>
          <w:sz w:val="20"/>
          <w:szCs w:val="20"/>
        </w:rPr>
      </w:pPr>
      <w:r w:rsidRPr="007954D5">
        <w:rPr>
          <w:b/>
          <w:sz w:val="20"/>
          <w:szCs w:val="20"/>
        </w:rPr>
        <w:t>A. Oferujemy wykonanie w/w przedmiotu zamówienia za cenę ryczałtową brutto:</w:t>
      </w:r>
    </w:p>
    <w:p w14:paraId="4BCC7076" w14:textId="77777777" w:rsidR="00376363" w:rsidRPr="00101AD3" w:rsidRDefault="00376363" w:rsidP="00376363">
      <w:pPr>
        <w:spacing w:after="100"/>
        <w:ind w:firstLine="357"/>
        <w:jc w:val="both"/>
        <w:rPr>
          <w:b/>
          <w:color w:val="FF0000"/>
          <w:sz w:val="20"/>
          <w:szCs w:val="20"/>
        </w:rPr>
      </w:pPr>
    </w:p>
    <w:p w14:paraId="7D032D04" w14:textId="77777777" w:rsidR="00376363" w:rsidRPr="00101AD3" w:rsidRDefault="00376363" w:rsidP="00376363">
      <w:pPr>
        <w:spacing w:after="100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CENA RYCZAŁTOWA BRUTTO </w:t>
      </w:r>
    </w:p>
    <w:p w14:paraId="7DE2DD99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</w:p>
    <w:p w14:paraId="035C2D33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……………………………………………………….……………………………………………</w:t>
      </w:r>
      <w:r>
        <w:rPr>
          <w:b/>
          <w:sz w:val="20"/>
          <w:szCs w:val="20"/>
        </w:rPr>
        <w:t>…………..</w:t>
      </w:r>
      <w:r w:rsidRPr="00101AD3">
        <w:rPr>
          <w:b/>
          <w:sz w:val="20"/>
          <w:szCs w:val="20"/>
        </w:rPr>
        <w:t>….zł.,</w:t>
      </w:r>
    </w:p>
    <w:p w14:paraId="023E9F53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</w:p>
    <w:p w14:paraId="3772E38F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(słownie): .………………………………………….……………………………….…………………...</w:t>
      </w:r>
      <w:r>
        <w:rPr>
          <w:b/>
          <w:sz w:val="20"/>
          <w:szCs w:val="20"/>
        </w:rPr>
        <w:t>................</w:t>
      </w:r>
    </w:p>
    <w:p w14:paraId="4D90A577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</w:p>
    <w:p w14:paraId="41289FC5" w14:textId="77777777" w:rsidR="00376363" w:rsidRPr="00101AD3" w:rsidRDefault="00376363" w:rsidP="00376363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………...………………………………………….……………………………….……………</w:t>
      </w:r>
      <w:r>
        <w:rPr>
          <w:b/>
          <w:sz w:val="20"/>
          <w:szCs w:val="20"/>
        </w:rPr>
        <w:t>………….</w:t>
      </w:r>
      <w:r w:rsidRPr="00101AD3">
        <w:rPr>
          <w:b/>
          <w:sz w:val="20"/>
          <w:szCs w:val="20"/>
        </w:rPr>
        <w:t>…złotych</w:t>
      </w:r>
    </w:p>
    <w:p w14:paraId="4E8624BA" w14:textId="77777777" w:rsidR="00376363" w:rsidRPr="00101AD3" w:rsidRDefault="00376363" w:rsidP="00376363">
      <w:pPr>
        <w:spacing w:after="100"/>
        <w:jc w:val="both"/>
        <w:rPr>
          <w:b/>
          <w:sz w:val="20"/>
          <w:szCs w:val="20"/>
        </w:rPr>
      </w:pPr>
    </w:p>
    <w:p w14:paraId="0B3BDD73" w14:textId="77777777" w:rsidR="00376363" w:rsidRPr="00101AD3" w:rsidRDefault="00376363" w:rsidP="00376363">
      <w:pPr>
        <w:widowControl w:val="0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after="100"/>
        <w:ind w:hanging="2738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Oferujemy okres gwarancji </w:t>
      </w:r>
      <w:r w:rsidRPr="00101AD3">
        <w:rPr>
          <w:i/>
          <w:sz w:val="20"/>
          <w:szCs w:val="20"/>
        </w:rPr>
        <w:t>( zaznaczyć odpowiednio)</w:t>
      </w:r>
    </w:p>
    <w:p w14:paraId="12AB2B25" w14:textId="77777777" w:rsidR="00376363" w:rsidRPr="00101AD3" w:rsidRDefault="00376363" w:rsidP="0037636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36</w:t>
      </w:r>
      <w:r w:rsidRPr="00101AD3">
        <w:rPr>
          <w:b/>
          <w:bCs/>
          <w:sz w:val="20"/>
          <w:szCs w:val="20"/>
        </w:rPr>
        <w:t xml:space="preserve"> miesięcy</w:t>
      </w:r>
    </w:p>
    <w:p w14:paraId="4BA2DDEB" w14:textId="77777777" w:rsidR="00376363" w:rsidRPr="00101AD3" w:rsidRDefault="00376363" w:rsidP="0037636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48</w:t>
      </w:r>
      <w:r w:rsidRPr="00101AD3">
        <w:rPr>
          <w:b/>
          <w:bCs/>
          <w:sz w:val="20"/>
          <w:szCs w:val="20"/>
        </w:rPr>
        <w:t xml:space="preserve"> miesięcy</w:t>
      </w:r>
    </w:p>
    <w:p w14:paraId="4228520B" w14:textId="7AD4C82C" w:rsidR="00376363" w:rsidRDefault="00376363" w:rsidP="0037636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60</w:t>
      </w:r>
      <w:r w:rsidRPr="00101AD3">
        <w:rPr>
          <w:b/>
          <w:bCs/>
          <w:sz w:val="20"/>
          <w:szCs w:val="20"/>
        </w:rPr>
        <w:t xml:space="preserve"> miesi</w:t>
      </w:r>
      <w:r>
        <w:rPr>
          <w:b/>
          <w:bCs/>
          <w:sz w:val="20"/>
          <w:szCs w:val="20"/>
        </w:rPr>
        <w:t>ęcy</w:t>
      </w:r>
    </w:p>
    <w:p w14:paraId="501036BF" w14:textId="77777777" w:rsidR="00376363" w:rsidRPr="00101AD3" w:rsidRDefault="00376363" w:rsidP="00376363">
      <w:pPr>
        <w:widowControl w:val="0"/>
        <w:tabs>
          <w:tab w:val="left" w:pos="426"/>
        </w:tabs>
        <w:autoSpaceDE w:val="0"/>
        <w:autoSpaceDN w:val="0"/>
        <w:adjustRightInd w:val="0"/>
        <w:spacing w:after="100"/>
        <w:ind w:left="786"/>
        <w:jc w:val="both"/>
        <w:rPr>
          <w:b/>
          <w:bCs/>
          <w:sz w:val="20"/>
          <w:szCs w:val="20"/>
        </w:rPr>
      </w:pPr>
    </w:p>
    <w:p w14:paraId="1FE04963" w14:textId="57E009C9" w:rsidR="00376363" w:rsidRDefault="00376363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 (słownie) : ……………………………..…………………………………………………………</w:t>
      </w:r>
      <w:r>
        <w:rPr>
          <w:b/>
          <w:sz w:val="20"/>
          <w:szCs w:val="20"/>
        </w:rPr>
        <w:t>……..</w:t>
      </w:r>
      <w:r w:rsidRPr="00101AD3">
        <w:rPr>
          <w:b/>
          <w:sz w:val="20"/>
          <w:szCs w:val="20"/>
        </w:rPr>
        <w:t xml:space="preserve"> miesięcy</w:t>
      </w:r>
    </w:p>
    <w:p w14:paraId="7586671B" w14:textId="77777777" w:rsidR="007954D5" w:rsidRDefault="007954D5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</w:p>
    <w:p w14:paraId="4D908E30" w14:textId="77777777" w:rsidR="007954D5" w:rsidRDefault="007954D5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</w:p>
    <w:p w14:paraId="7F846DDD" w14:textId="77777777" w:rsidR="007954D5" w:rsidRDefault="007954D5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</w:p>
    <w:p w14:paraId="07688360" w14:textId="77777777" w:rsidR="007954D5" w:rsidRDefault="007954D5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</w:p>
    <w:p w14:paraId="2DFE5E42" w14:textId="77777777" w:rsidR="007954D5" w:rsidRDefault="007954D5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</w:p>
    <w:p w14:paraId="5C9D7A78" w14:textId="77777777" w:rsidR="007954D5" w:rsidRDefault="007954D5" w:rsidP="00376363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</w:p>
    <w:p w14:paraId="08F646E3" w14:textId="77777777" w:rsidR="007954D5" w:rsidRPr="007954D5" w:rsidRDefault="007954D5" w:rsidP="007954D5">
      <w:pPr>
        <w:keepNext/>
        <w:spacing w:before="120" w:after="120" w:line="276" w:lineRule="auto"/>
        <w:jc w:val="both"/>
        <w:outlineLvl w:val="3"/>
        <w:rPr>
          <w:rFonts w:cs="Arial"/>
          <w:b/>
          <w:bCs/>
          <w:color w:val="FF0000"/>
          <w:sz w:val="20"/>
        </w:rPr>
      </w:pPr>
      <w:r w:rsidRPr="007954D5">
        <w:rPr>
          <w:rFonts w:cs="Arial"/>
          <w:b/>
          <w:bCs/>
          <w:color w:val="FF0000"/>
          <w:sz w:val="20"/>
        </w:rPr>
        <w:t>CZĘŚĆ VIII: „Budowa oświetlenia w ul. Wrzosowej i ul. Jarzębinowej w Czersku”.</w:t>
      </w:r>
    </w:p>
    <w:p w14:paraId="74B2F444" w14:textId="77777777" w:rsidR="007954D5" w:rsidRPr="007954D5" w:rsidRDefault="007954D5" w:rsidP="007954D5">
      <w:pPr>
        <w:rPr>
          <w:color w:val="FF0000"/>
          <w:lang w:eastAsia="en-US"/>
        </w:rPr>
      </w:pPr>
    </w:p>
    <w:p w14:paraId="1051C566" w14:textId="77777777" w:rsidR="007954D5" w:rsidRPr="007954D5" w:rsidRDefault="007954D5" w:rsidP="007954D5">
      <w:pPr>
        <w:ind w:left="284" w:hanging="284"/>
        <w:jc w:val="both"/>
        <w:rPr>
          <w:b/>
          <w:sz w:val="20"/>
          <w:szCs w:val="20"/>
        </w:rPr>
      </w:pPr>
      <w:r w:rsidRPr="007954D5">
        <w:rPr>
          <w:b/>
          <w:sz w:val="20"/>
          <w:szCs w:val="20"/>
        </w:rPr>
        <w:t>A. Oferujemy wykonanie w/w przedmiotu zamówienia za cenę ryczałtową brutto:</w:t>
      </w:r>
    </w:p>
    <w:p w14:paraId="2C0E94BA" w14:textId="77777777" w:rsidR="007954D5" w:rsidRPr="00101AD3" w:rsidRDefault="007954D5" w:rsidP="007954D5">
      <w:pPr>
        <w:spacing w:after="100"/>
        <w:ind w:firstLine="357"/>
        <w:jc w:val="both"/>
        <w:rPr>
          <w:b/>
          <w:color w:val="FF0000"/>
          <w:sz w:val="20"/>
          <w:szCs w:val="20"/>
        </w:rPr>
      </w:pPr>
    </w:p>
    <w:p w14:paraId="466C5FAA" w14:textId="77777777" w:rsidR="007954D5" w:rsidRPr="00101AD3" w:rsidRDefault="007954D5" w:rsidP="007954D5">
      <w:pPr>
        <w:spacing w:after="100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CENA RYCZAŁTOWA BRUTTO </w:t>
      </w:r>
    </w:p>
    <w:p w14:paraId="469ECA29" w14:textId="77777777" w:rsidR="007954D5" w:rsidRPr="00101AD3" w:rsidRDefault="007954D5" w:rsidP="007954D5">
      <w:pPr>
        <w:spacing w:after="100"/>
        <w:rPr>
          <w:b/>
          <w:sz w:val="20"/>
          <w:szCs w:val="20"/>
        </w:rPr>
      </w:pPr>
    </w:p>
    <w:p w14:paraId="54BE52B9" w14:textId="77777777" w:rsidR="007954D5" w:rsidRPr="00101AD3" w:rsidRDefault="007954D5" w:rsidP="007954D5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……………………………………………………….……………………………………………</w:t>
      </w:r>
      <w:r>
        <w:rPr>
          <w:b/>
          <w:sz w:val="20"/>
          <w:szCs w:val="20"/>
        </w:rPr>
        <w:t>…………..</w:t>
      </w:r>
      <w:r w:rsidRPr="00101AD3">
        <w:rPr>
          <w:b/>
          <w:sz w:val="20"/>
          <w:szCs w:val="20"/>
        </w:rPr>
        <w:t>….zł.,</w:t>
      </w:r>
    </w:p>
    <w:p w14:paraId="24785628" w14:textId="77777777" w:rsidR="007954D5" w:rsidRPr="00101AD3" w:rsidRDefault="007954D5" w:rsidP="007954D5">
      <w:pPr>
        <w:spacing w:after="100"/>
        <w:rPr>
          <w:b/>
          <w:sz w:val="20"/>
          <w:szCs w:val="20"/>
        </w:rPr>
      </w:pPr>
    </w:p>
    <w:p w14:paraId="378DF2EE" w14:textId="77777777" w:rsidR="007954D5" w:rsidRPr="00101AD3" w:rsidRDefault="007954D5" w:rsidP="007954D5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(słownie): .………………………………………….……………………………….…………………...</w:t>
      </w:r>
      <w:r>
        <w:rPr>
          <w:b/>
          <w:sz w:val="20"/>
          <w:szCs w:val="20"/>
        </w:rPr>
        <w:t>................</w:t>
      </w:r>
    </w:p>
    <w:p w14:paraId="5BAD695A" w14:textId="77777777" w:rsidR="007954D5" w:rsidRPr="00101AD3" w:rsidRDefault="007954D5" w:rsidP="007954D5">
      <w:pPr>
        <w:spacing w:after="100"/>
        <w:rPr>
          <w:b/>
          <w:sz w:val="20"/>
          <w:szCs w:val="20"/>
        </w:rPr>
      </w:pPr>
    </w:p>
    <w:p w14:paraId="26AF9A2F" w14:textId="77777777" w:rsidR="007954D5" w:rsidRPr="00101AD3" w:rsidRDefault="007954D5" w:rsidP="007954D5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………...………………………………………….……………………………….……………</w:t>
      </w:r>
      <w:r>
        <w:rPr>
          <w:b/>
          <w:sz w:val="20"/>
          <w:szCs w:val="20"/>
        </w:rPr>
        <w:t>………….</w:t>
      </w:r>
      <w:r w:rsidRPr="00101AD3">
        <w:rPr>
          <w:b/>
          <w:sz w:val="20"/>
          <w:szCs w:val="20"/>
        </w:rPr>
        <w:t>…złotych</w:t>
      </w:r>
    </w:p>
    <w:p w14:paraId="39BAB38C" w14:textId="77777777" w:rsidR="007954D5" w:rsidRPr="00101AD3" w:rsidRDefault="007954D5" w:rsidP="007954D5">
      <w:pPr>
        <w:spacing w:after="100"/>
        <w:jc w:val="both"/>
        <w:rPr>
          <w:b/>
          <w:sz w:val="20"/>
          <w:szCs w:val="20"/>
        </w:rPr>
      </w:pPr>
    </w:p>
    <w:p w14:paraId="4A86DDB9" w14:textId="77777777" w:rsidR="007954D5" w:rsidRPr="00101AD3" w:rsidRDefault="007954D5" w:rsidP="007954D5">
      <w:pPr>
        <w:widowControl w:val="0"/>
        <w:numPr>
          <w:ilvl w:val="0"/>
          <w:numId w:val="50"/>
        </w:numPr>
        <w:tabs>
          <w:tab w:val="left" w:pos="426"/>
        </w:tabs>
        <w:autoSpaceDE w:val="0"/>
        <w:autoSpaceDN w:val="0"/>
        <w:adjustRightInd w:val="0"/>
        <w:spacing w:after="100"/>
        <w:ind w:hanging="288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Oferujemy okres gwarancji </w:t>
      </w:r>
      <w:r w:rsidRPr="00101AD3">
        <w:rPr>
          <w:i/>
          <w:sz w:val="20"/>
          <w:szCs w:val="20"/>
        </w:rPr>
        <w:t>( zaznaczyć odpowiednio)</w:t>
      </w:r>
    </w:p>
    <w:p w14:paraId="32F4D035" w14:textId="77777777" w:rsidR="007954D5" w:rsidRPr="00101AD3" w:rsidRDefault="007954D5" w:rsidP="007954D5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36</w:t>
      </w:r>
      <w:r w:rsidRPr="00101AD3">
        <w:rPr>
          <w:b/>
          <w:bCs/>
          <w:sz w:val="20"/>
          <w:szCs w:val="20"/>
        </w:rPr>
        <w:t xml:space="preserve"> miesięcy</w:t>
      </w:r>
    </w:p>
    <w:p w14:paraId="74E45E76" w14:textId="77777777" w:rsidR="007954D5" w:rsidRPr="00101AD3" w:rsidRDefault="007954D5" w:rsidP="007954D5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48</w:t>
      </w:r>
      <w:r w:rsidRPr="00101AD3">
        <w:rPr>
          <w:b/>
          <w:bCs/>
          <w:sz w:val="20"/>
          <w:szCs w:val="20"/>
        </w:rPr>
        <w:t xml:space="preserve"> miesięcy</w:t>
      </w:r>
    </w:p>
    <w:p w14:paraId="05A967E0" w14:textId="71E15003" w:rsidR="007954D5" w:rsidRPr="007954D5" w:rsidRDefault="007954D5" w:rsidP="007954D5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60</w:t>
      </w:r>
      <w:r w:rsidRPr="00101AD3">
        <w:rPr>
          <w:b/>
          <w:bCs/>
          <w:sz w:val="20"/>
          <w:szCs w:val="20"/>
        </w:rPr>
        <w:t xml:space="preserve"> miesi</w:t>
      </w:r>
      <w:r>
        <w:rPr>
          <w:b/>
          <w:bCs/>
          <w:sz w:val="20"/>
          <w:szCs w:val="20"/>
        </w:rPr>
        <w:t>ęcy</w:t>
      </w:r>
    </w:p>
    <w:p w14:paraId="2DA68228" w14:textId="02E16F70" w:rsidR="00376363" w:rsidRPr="007954D5" w:rsidRDefault="007954D5" w:rsidP="007954D5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 (słownie) : ……………………………..…………………………………………………………</w:t>
      </w:r>
      <w:r>
        <w:rPr>
          <w:b/>
          <w:sz w:val="20"/>
          <w:szCs w:val="20"/>
        </w:rPr>
        <w:t>……..</w:t>
      </w:r>
      <w:r w:rsidRPr="00101AD3">
        <w:rPr>
          <w:b/>
          <w:sz w:val="20"/>
          <w:szCs w:val="20"/>
        </w:rPr>
        <w:t xml:space="preserve"> miesięcy</w:t>
      </w:r>
    </w:p>
    <w:p w14:paraId="2E5EEE75" w14:textId="11BD4C49" w:rsidR="00101AD3" w:rsidRPr="007954D5" w:rsidRDefault="00733E44" w:rsidP="007954D5">
      <w:pPr>
        <w:spacing w:line="276" w:lineRule="auto"/>
        <w:jc w:val="center"/>
        <w:rPr>
          <w:rFonts w:cs="Arial"/>
          <w:bCs/>
          <w:i/>
          <w:color w:val="FF0000"/>
          <w:sz w:val="21"/>
          <w:szCs w:val="21"/>
        </w:rPr>
      </w:pPr>
      <w:r w:rsidRPr="00733E44">
        <w:rPr>
          <w:rFonts w:cs="Arial"/>
          <w:bCs/>
          <w:i/>
          <w:color w:val="FF0000"/>
          <w:sz w:val="21"/>
          <w:szCs w:val="21"/>
        </w:rPr>
        <w:t>( niepotrzebne skreślić - jeśli oferta nie jest składana na wszystkie części zamówienia)</w:t>
      </w:r>
    </w:p>
    <w:p w14:paraId="2EB8002D" w14:textId="4E060D2C" w:rsidR="000C2176" w:rsidRDefault="000C2176" w:rsidP="000C2176">
      <w:pPr>
        <w:jc w:val="both"/>
        <w:rPr>
          <w:rFonts w:cs="Arial"/>
          <w:bCs/>
          <w:sz w:val="20"/>
          <w:szCs w:val="20"/>
        </w:rPr>
      </w:pPr>
      <w:r w:rsidRPr="009E1AD7">
        <w:rPr>
          <w:rFonts w:cs="Arial"/>
          <w:bCs/>
          <w:sz w:val="20"/>
          <w:szCs w:val="20"/>
        </w:rPr>
        <w:t xml:space="preserve">* Cena oferty brutto </w:t>
      </w:r>
      <w:r w:rsidRPr="0028173A">
        <w:rPr>
          <w:rFonts w:cs="Arial"/>
          <w:bCs/>
          <w:sz w:val="20"/>
          <w:szCs w:val="20"/>
        </w:rPr>
        <w:t>stanowi całkowite wynagrodzenie Wykonawcy, uwzględniające wszystkie koszty związane z realizacją przedmiotu z</w:t>
      </w:r>
      <w:r w:rsidR="00FA2C29">
        <w:rPr>
          <w:rFonts w:cs="Arial"/>
          <w:bCs/>
          <w:sz w:val="20"/>
          <w:szCs w:val="20"/>
        </w:rPr>
        <w:t>amówienia zgodnie z niniejszą S</w:t>
      </w:r>
      <w:r w:rsidRPr="0028173A">
        <w:rPr>
          <w:rFonts w:cs="Arial"/>
          <w:bCs/>
          <w:sz w:val="20"/>
          <w:szCs w:val="20"/>
        </w:rPr>
        <w:t>WZ.</w:t>
      </w:r>
    </w:p>
    <w:p w14:paraId="63EB8A06" w14:textId="2311C7D3" w:rsidR="000C2176" w:rsidRDefault="000C2176" w:rsidP="000C2176">
      <w:pPr>
        <w:jc w:val="both"/>
        <w:rPr>
          <w:rFonts w:cs="Arial"/>
          <w:bCs/>
          <w:sz w:val="20"/>
          <w:szCs w:val="20"/>
        </w:rPr>
      </w:pPr>
      <w:r w:rsidRPr="005A7E1F">
        <w:rPr>
          <w:rFonts w:cs="Arial"/>
          <w:bCs/>
          <w:sz w:val="20"/>
          <w:szCs w:val="20"/>
        </w:rPr>
        <w:t>Ponadto oświadczam (-y), że:</w:t>
      </w:r>
    </w:p>
    <w:p w14:paraId="7C2BAF2F" w14:textId="77777777" w:rsidR="00734C83" w:rsidRPr="005A7E1F" w:rsidRDefault="00734C83" w:rsidP="000C2176">
      <w:pPr>
        <w:jc w:val="both"/>
        <w:rPr>
          <w:rFonts w:cs="Arial"/>
          <w:bCs/>
          <w:sz w:val="20"/>
          <w:szCs w:val="20"/>
        </w:rPr>
      </w:pPr>
    </w:p>
    <w:p w14:paraId="5B757F00" w14:textId="2FF7F4B4" w:rsidR="00734C83" w:rsidRPr="008B2291" w:rsidRDefault="000C2176" w:rsidP="008B2291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5A7E1F">
        <w:rPr>
          <w:rFonts w:cs="Arial"/>
          <w:sz w:val="20"/>
          <w:szCs w:val="20"/>
        </w:rPr>
        <w:t>ofero</w:t>
      </w:r>
      <w:r w:rsidR="008C0260" w:rsidRPr="005A7E1F">
        <w:rPr>
          <w:rFonts w:cs="Arial"/>
          <w:sz w:val="20"/>
          <w:szCs w:val="20"/>
        </w:rPr>
        <w:t>wana cena jest ceną ryczałtową</w:t>
      </w:r>
      <w:r w:rsidRPr="005A7E1F">
        <w:rPr>
          <w:rFonts w:cs="Arial"/>
          <w:sz w:val="20"/>
          <w:szCs w:val="20"/>
        </w:rPr>
        <w:t>,</w:t>
      </w:r>
    </w:p>
    <w:p w14:paraId="62EDBADC" w14:textId="5843A3FC" w:rsidR="00734C83" w:rsidRPr="008B2291" w:rsidRDefault="003934F9" w:rsidP="008B2291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9E1AD7">
        <w:rPr>
          <w:rFonts w:cs="Arial"/>
          <w:sz w:val="20"/>
          <w:szCs w:val="20"/>
        </w:rPr>
        <w:t>oferowana kwota uwzględnia cenę realizacji zamówienia zgodnie z</w:t>
      </w:r>
      <w:r>
        <w:rPr>
          <w:rFonts w:cs="Arial"/>
          <w:sz w:val="20"/>
          <w:szCs w:val="20"/>
        </w:rPr>
        <w:t xml:space="preserve"> dokumentacją projektową, </w:t>
      </w:r>
      <w:r w:rsidRPr="009E1AD7">
        <w:rPr>
          <w:rFonts w:cs="Arial"/>
          <w:sz w:val="20"/>
          <w:szCs w:val="20"/>
        </w:rPr>
        <w:t xml:space="preserve">warunkami określonymi w </w:t>
      </w:r>
      <w:r>
        <w:rPr>
          <w:rFonts w:cs="Arial"/>
          <w:sz w:val="20"/>
          <w:szCs w:val="20"/>
        </w:rPr>
        <w:t>S</w:t>
      </w:r>
      <w:r w:rsidRPr="000F374F">
        <w:rPr>
          <w:rFonts w:cs="Arial"/>
          <w:sz w:val="20"/>
          <w:szCs w:val="20"/>
        </w:rPr>
        <w:t xml:space="preserve">WZ </w:t>
      </w:r>
      <w:r w:rsidRPr="009E1AD7">
        <w:rPr>
          <w:rFonts w:cs="Arial"/>
          <w:sz w:val="20"/>
          <w:szCs w:val="20"/>
        </w:rPr>
        <w:t>oraz koszt wszystkich nakładów towarzyszących takich jak ubezpieczenie budowy i robót, itp.,</w:t>
      </w:r>
    </w:p>
    <w:p w14:paraId="285E57F4" w14:textId="5499BB09" w:rsidR="00734C83" w:rsidRPr="008B2291" w:rsidRDefault="000C2176" w:rsidP="008B2291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9E1AD7">
        <w:rPr>
          <w:rFonts w:cs="Arial"/>
          <w:sz w:val="20"/>
          <w:szCs w:val="20"/>
        </w:rPr>
        <w:t>zapoznaliśmy się z postanowieniami specyfikacj</w:t>
      </w:r>
      <w:r>
        <w:rPr>
          <w:rFonts w:cs="Arial"/>
          <w:sz w:val="20"/>
          <w:szCs w:val="20"/>
        </w:rPr>
        <w:t xml:space="preserve">i </w:t>
      </w:r>
      <w:r w:rsidR="00964610">
        <w:rPr>
          <w:rFonts w:cs="Arial"/>
          <w:sz w:val="20"/>
          <w:szCs w:val="20"/>
        </w:rPr>
        <w:t>warunków zamówienia oraz PPU</w:t>
      </w:r>
      <w:r w:rsidRPr="009E1AD7">
        <w:rPr>
          <w:rFonts w:cs="Arial"/>
          <w:sz w:val="20"/>
          <w:szCs w:val="20"/>
        </w:rPr>
        <w:t xml:space="preserve"> i nie wnosimy żadnych zastrzeżeń oraz zdobyliśmy konieczne informacje potrzebne do właściwego wykonania zamówienia,</w:t>
      </w:r>
    </w:p>
    <w:p w14:paraId="11CBC07D" w14:textId="01EC3FB4" w:rsidR="00734C83" w:rsidRPr="00535B94" w:rsidRDefault="000C2176" w:rsidP="008B2291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zawarte</w:t>
      </w:r>
      <w:r w:rsidRPr="009E1AD7">
        <w:rPr>
          <w:rFonts w:cs="Arial"/>
          <w:sz w:val="20"/>
          <w:szCs w:val="20"/>
        </w:rPr>
        <w:t xml:space="preserve"> w specyfikacji warunków zamówienia</w:t>
      </w:r>
      <w:r w:rsidR="003934F9">
        <w:rPr>
          <w:rFonts w:cs="Arial"/>
          <w:sz w:val="20"/>
          <w:szCs w:val="20"/>
        </w:rPr>
        <w:t>,</w:t>
      </w:r>
      <w:r w:rsidRPr="009E1AD7">
        <w:rPr>
          <w:rFonts w:cs="Arial"/>
          <w:sz w:val="20"/>
          <w:szCs w:val="20"/>
        </w:rPr>
        <w:t xml:space="preserve"> </w:t>
      </w:r>
      <w:r w:rsidR="00964610">
        <w:rPr>
          <w:rFonts w:cs="Arial"/>
          <w:sz w:val="20"/>
          <w:szCs w:val="20"/>
        </w:rPr>
        <w:t>projektowane postanowienia</w:t>
      </w:r>
      <w:r w:rsidRPr="009E1AD7">
        <w:rPr>
          <w:rFonts w:cs="Arial"/>
          <w:sz w:val="20"/>
          <w:szCs w:val="20"/>
        </w:rPr>
        <w:t xml:space="preserve"> umowy został</w:t>
      </w:r>
      <w:r>
        <w:rPr>
          <w:rFonts w:cs="Arial"/>
          <w:sz w:val="20"/>
          <w:szCs w:val="20"/>
        </w:rPr>
        <w:t>y</w:t>
      </w:r>
      <w:r w:rsidRPr="009E1AD7">
        <w:rPr>
          <w:rFonts w:cs="Arial"/>
          <w:sz w:val="20"/>
          <w:szCs w:val="20"/>
        </w:rPr>
        <w:t xml:space="preserve"> przez nas zaakce</w:t>
      </w:r>
      <w:r>
        <w:rPr>
          <w:rFonts w:cs="Arial"/>
          <w:sz w:val="20"/>
          <w:szCs w:val="20"/>
        </w:rPr>
        <w:t>ptowane</w:t>
      </w:r>
      <w:r w:rsidRPr="009E1AD7">
        <w:rPr>
          <w:rFonts w:cs="Arial"/>
          <w:sz w:val="20"/>
          <w:szCs w:val="20"/>
        </w:rPr>
        <w:t xml:space="preserve"> i zobowiązujemy się w przypadku wybrania naszej oferty do zawarcia umowy </w:t>
      </w:r>
      <w:r w:rsidR="00F74332">
        <w:rPr>
          <w:rFonts w:cs="Arial"/>
          <w:sz w:val="20"/>
          <w:szCs w:val="20"/>
        </w:rPr>
        <w:br/>
      </w:r>
      <w:r w:rsidRPr="00535B94">
        <w:rPr>
          <w:rFonts w:cs="Arial"/>
          <w:sz w:val="20"/>
          <w:szCs w:val="20"/>
        </w:rPr>
        <w:t>w miejscu i terminie w</w:t>
      </w:r>
      <w:r w:rsidR="00964610" w:rsidRPr="00535B94">
        <w:rPr>
          <w:rFonts w:cs="Arial"/>
          <w:sz w:val="20"/>
          <w:szCs w:val="20"/>
        </w:rPr>
        <w:t>yznaczonym przez z</w:t>
      </w:r>
      <w:r w:rsidRPr="00535B94">
        <w:rPr>
          <w:rFonts w:cs="Arial"/>
          <w:sz w:val="20"/>
          <w:szCs w:val="20"/>
        </w:rPr>
        <w:t>amawiającego,</w:t>
      </w:r>
    </w:p>
    <w:p w14:paraId="0C1BD6F2" w14:textId="5B4E7642" w:rsidR="00734C83" w:rsidRPr="00535B94" w:rsidRDefault="000C2176" w:rsidP="008B2291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535B94">
        <w:rPr>
          <w:rFonts w:cs="Arial"/>
          <w:sz w:val="20"/>
          <w:szCs w:val="20"/>
        </w:rPr>
        <w:t xml:space="preserve">akceptujemy warunki płatności określone w </w:t>
      </w:r>
      <w:r w:rsidR="00E8370B" w:rsidRPr="00535B94">
        <w:rPr>
          <w:rFonts w:cs="Arial"/>
          <w:sz w:val="20"/>
          <w:szCs w:val="20"/>
        </w:rPr>
        <w:t>projektowanych postanowieniach</w:t>
      </w:r>
      <w:r w:rsidRPr="00535B94">
        <w:rPr>
          <w:rFonts w:cs="Arial"/>
          <w:sz w:val="20"/>
          <w:szCs w:val="20"/>
        </w:rPr>
        <w:t xml:space="preserve"> umowy,</w:t>
      </w:r>
    </w:p>
    <w:p w14:paraId="0007C13A" w14:textId="7DFFD618" w:rsidR="00734C83" w:rsidRPr="00535B94" w:rsidRDefault="000C2176" w:rsidP="00734C83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535B94">
        <w:rPr>
          <w:rFonts w:cs="Arial"/>
          <w:sz w:val="20"/>
          <w:szCs w:val="20"/>
        </w:rPr>
        <w:t xml:space="preserve">uważamy się za związanych niniejszą ofertą </w:t>
      </w:r>
      <w:r w:rsidR="00E8370B" w:rsidRPr="00535B94">
        <w:rPr>
          <w:rFonts w:cs="Arial"/>
          <w:sz w:val="20"/>
          <w:szCs w:val="20"/>
        </w:rPr>
        <w:t xml:space="preserve">przez </w:t>
      </w:r>
      <w:r w:rsidRPr="00535B94">
        <w:rPr>
          <w:rFonts w:cs="Arial"/>
          <w:sz w:val="20"/>
          <w:szCs w:val="20"/>
        </w:rPr>
        <w:t xml:space="preserve">okres </w:t>
      </w:r>
      <w:r w:rsidR="00964610" w:rsidRPr="00535B94">
        <w:rPr>
          <w:rFonts w:cs="Arial"/>
          <w:sz w:val="20"/>
          <w:szCs w:val="20"/>
        </w:rPr>
        <w:t>określony w SWZ,</w:t>
      </w:r>
    </w:p>
    <w:p w14:paraId="5948C46B" w14:textId="65809ABE" w:rsidR="00535B94" w:rsidRPr="007954D5" w:rsidRDefault="000C2176" w:rsidP="007954D5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535B94">
        <w:rPr>
          <w:rFonts w:cs="Arial"/>
          <w:sz w:val="20"/>
          <w:szCs w:val="20"/>
        </w:rPr>
        <w:t xml:space="preserve">Oświadczamy, że w przedmiotowym zamówieniu publicznym: </w:t>
      </w:r>
    </w:p>
    <w:p w14:paraId="71805C8F" w14:textId="2C4F47CB" w:rsidR="004A7C1D" w:rsidRPr="007954D5" w:rsidRDefault="007954D5" w:rsidP="007954D5">
      <w:pPr>
        <w:jc w:val="both"/>
        <w:rPr>
          <w:rFonts w:cs="Arial"/>
          <w:b/>
          <w:bCs/>
          <w:sz w:val="20"/>
          <w:szCs w:val="20"/>
        </w:rPr>
      </w:pPr>
      <w:bookmarkStart w:id="0" w:name="_Hlk80770533"/>
      <w:bookmarkStart w:id="1" w:name="_Hlk140604267"/>
      <w:r w:rsidRPr="007954D5">
        <w:rPr>
          <w:rFonts w:cs="Arial"/>
          <w:b/>
          <w:bCs/>
          <w:sz w:val="20"/>
          <w:szCs w:val="20"/>
        </w:rPr>
        <w:t>CZĘŚĆ I: „Budowa oświetlenia w Łęgu Kolonii”.</w:t>
      </w:r>
      <w:bookmarkEnd w:id="1"/>
      <w:r w:rsidR="00D513E8" w:rsidRPr="00D513E8">
        <w:rPr>
          <w:rFonts w:cs="Arial"/>
          <w:i/>
          <w:sz w:val="20"/>
          <w:szCs w:val="20"/>
        </w:rPr>
        <w:t xml:space="preserve">( </w:t>
      </w:r>
      <w:r w:rsidR="00D513E8" w:rsidRPr="00D513E8">
        <w:rPr>
          <w:rFonts w:cs="Arial"/>
          <w:b/>
          <w:i/>
          <w:sz w:val="20"/>
          <w:szCs w:val="20"/>
        </w:rPr>
        <w:t>*</w:t>
      </w:r>
      <w:r w:rsidR="00D513E8" w:rsidRPr="00D513E8">
        <w:rPr>
          <w:rFonts w:cs="Arial"/>
          <w:i/>
          <w:sz w:val="20"/>
          <w:szCs w:val="20"/>
        </w:rPr>
        <w:t>zaznaczyć odpowiednio</w:t>
      </w:r>
      <w:r w:rsidR="00D513E8" w:rsidRPr="00D513E8">
        <w:rPr>
          <w:rFonts w:cs="Arial"/>
          <w:b/>
          <w:bCs/>
          <w:i/>
          <w:sz w:val="20"/>
          <w:szCs w:val="20"/>
        </w:rPr>
        <w:t>)</w:t>
      </w:r>
      <w:bookmarkEnd w:id="0"/>
    </w:p>
    <w:p w14:paraId="4B9CAA11" w14:textId="77777777" w:rsidR="00C42CD8" w:rsidRPr="004A7C1D" w:rsidRDefault="00C42CD8" w:rsidP="00535B94">
      <w:pPr>
        <w:numPr>
          <w:ilvl w:val="2"/>
          <w:numId w:val="0"/>
        </w:numPr>
        <w:jc w:val="both"/>
        <w:rPr>
          <w:rFonts w:cs="Arial"/>
          <w:b/>
          <w:bCs/>
          <w:sz w:val="20"/>
          <w:szCs w:val="20"/>
        </w:rPr>
      </w:pPr>
    </w:p>
    <w:p w14:paraId="2E89929C" w14:textId="77777777" w:rsidR="005144B6" w:rsidRDefault="005144B6" w:rsidP="005144B6">
      <w:pPr>
        <w:numPr>
          <w:ilvl w:val="3"/>
          <w:numId w:val="17"/>
        </w:numPr>
        <w:suppressAutoHyphens/>
        <w:spacing w:line="360" w:lineRule="auto"/>
        <w:jc w:val="both"/>
        <w:rPr>
          <w:rFonts w:cs="Arial"/>
          <w:b/>
          <w:sz w:val="20"/>
          <w:szCs w:val="20"/>
        </w:rPr>
      </w:pPr>
      <w:bookmarkStart w:id="2" w:name="_Hlk80725261"/>
      <w:r w:rsidRPr="0022624E">
        <w:rPr>
          <w:rFonts w:cs="Arial"/>
          <w:sz w:val="20"/>
          <w:szCs w:val="20"/>
        </w:rPr>
        <w:t>zamierzam powierzyć do wykonania podwykonawcom następującą część zamówienia</w:t>
      </w:r>
      <w:r>
        <w:rPr>
          <w:rFonts w:cs="Arial"/>
          <w:b/>
          <w:sz w:val="20"/>
          <w:szCs w:val="20"/>
        </w:rPr>
        <w:t xml:space="preserve"> *</w:t>
      </w:r>
    </w:p>
    <w:tbl>
      <w:tblPr>
        <w:tblW w:w="9067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3349"/>
        <w:gridCol w:w="2268"/>
        <w:gridCol w:w="2835"/>
      </w:tblGrid>
      <w:tr w:rsidR="005144B6" w:rsidRPr="007B1C9D" w14:paraId="612B9122" w14:textId="77777777" w:rsidTr="001E7785">
        <w:trPr>
          <w:trHeight w:val="557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6ECA2C88" w14:textId="77777777" w:rsidR="005144B6" w:rsidRPr="007B1C9D" w:rsidRDefault="005144B6" w:rsidP="001E7785">
            <w:pPr>
              <w:suppressAutoHyphens/>
              <w:snapToGrid w:val="0"/>
              <w:ind w:right="-150" w:hanging="180"/>
              <w:jc w:val="center"/>
              <w:rPr>
                <w:rFonts w:cs="Arial"/>
                <w:b/>
                <w:sz w:val="18"/>
                <w:szCs w:val="18"/>
                <w:lang w:eastAsia="ar-SA"/>
              </w:rPr>
            </w:pPr>
          </w:p>
          <w:p w14:paraId="5D1B50A5" w14:textId="77777777" w:rsidR="005144B6" w:rsidRPr="007B1C9D" w:rsidRDefault="005144B6" w:rsidP="001E7785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Lp.</w:t>
            </w:r>
          </w:p>
          <w:p w14:paraId="7BF1B1DD" w14:textId="77777777" w:rsidR="005144B6" w:rsidRPr="007B1C9D" w:rsidRDefault="005144B6" w:rsidP="001E7785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02416905" w14:textId="77777777" w:rsidR="005144B6" w:rsidRPr="007B1C9D" w:rsidRDefault="005144B6" w:rsidP="001E7785">
            <w:pPr>
              <w:suppressAutoHyphens/>
              <w:snapToGrid w:val="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Zakres zamówienia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22669080" w14:textId="77777777" w:rsidR="005144B6" w:rsidRPr="007B1C9D" w:rsidRDefault="005144B6" w:rsidP="001E7785">
            <w:pPr>
              <w:suppressAutoHyphens/>
              <w:jc w:val="center"/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Wartość brutto (</w:t>
            </w:r>
            <w:r w:rsidRPr="007B1C9D"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  <w:t>PLN) lub procentowy udział podwykonawstwa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3C2545F" w14:textId="77777777" w:rsidR="005144B6" w:rsidRPr="007B1C9D" w:rsidRDefault="005144B6" w:rsidP="001E7785">
            <w:pPr>
              <w:suppressAutoHyphens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Nazwa i adres podwykonawcy</w:t>
            </w:r>
          </w:p>
        </w:tc>
      </w:tr>
      <w:tr w:rsidR="005144B6" w:rsidRPr="007B1C9D" w14:paraId="521DCCD5" w14:textId="77777777" w:rsidTr="001E7785">
        <w:trPr>
          <w:trHeight w:val="118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5F6BB046" w14:textId="77777777" w:rsidR="005144B6" w:rsidRPr="000C2176" w:rsidRDefault="005144B6" w:rsidP="001E7785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41564EFD" w14:textId="77777777" w:rsidR="005144B6" w:rsidRPr="000C2176" w:rsidRDefault="005144B6" w:rsidP="001E7785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2721066B" w14:textId="77777777" w:rsidR="005144B6" w:rsidRPr="000C2176" w:rsidRDefault="005144B6" w:rsidP="001E7785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39000DCA" w14:textId="77777777" w:rsidR="005144B6" w:rsidRPr="000C2176" w:rsidRDefault="005144B6" w:rsidP="001E7785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4</w:t>
            </w:r>
          </w:p>
        </w:tc>
      </w:tr>
      <w:tr w:rsidR="005144B6" w:rsidRPr="007B1C9D" w14:paraId="40CD43FF" w14:textId="77777777" w:rsidTr="001E7785">
        <w:trPr>
          <w:trHeight w:val="444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47E809" w14:textId="77777777" w:rsidR="005144B6" w:rsidRPr="007B1C9D" w:rsidRDefault="005144B6" w:rsidP="001E7785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9D873F" w14:textId="77777777" w:rsidR="005144B6" w:rsidRPr="007B1C9D" w:rsidRDefault="005144B6" w:rsidP="001E7785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5A5DE5" w14:textId="77777777" w:rsidR="005144B6" w:rsidRPr="007B1C9D" w:rsidRDefault="005144B6" w:rsidP="001E7785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0E425" w14:textId="77777777" w:rsidR="005144B6" w:rsidRPr="007B1C9D" w:rsidRDefault="005144B6" w:rsidP="001E7785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  <w:tr w:rsidR="005144B6" w:rsidRPr="007B1C9D" w14:paraId="397D1C27" w14:textId="77777777" w:rsidTr="001E7785">
        <w:trPr>
          <w:trHeight w:val="423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B65E56" w14:textId="77777777" w:rsidR="005144B6" w:rsidRPr="007B1C9D" w:rsidRDefault="005144B6" w:rsidP="001E7785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4DD4C4" w14:textId="77777777" w:rsidR="005144B6" w:rsidRPr="007B1C9D" w:rsidRDefault="005144B6" w:rsidP="001E7785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E86700" w14:textId="77777777" w:rsidR="005144B6" w:rsidRPr="007B1C9D" w:rsidRDefault="005144B6" w:rsidP="001E7785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45852" w14:textId="77777777" w:rsidR="005144B6" w:rsidRPr="007B1C9D" w:rsidRDefault="005144B6" w:rsidP="001E7785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</w:tbl>
    <w:p w14:paraId="0FADE042" w14:textId="77777777" w:rsidR="005144B6" w:rsidRPr="0022624E" w:rsidRDefault="005144B6" w:rsidP="005144B6">
      <w:pPr>
        <w:suppressAutoHyphens/>
        <w:jc w:val="both"/>
        <w:rPr>
          <w:rFonts w:cs="Arial"/>
          <w:sz w:val="20"/>
          <w:szCs w:val="20"/>
        </w:rPr>
      </w:pPr>
    </w:p>
    <w:p w14:paraId="1C810085" w14:textId="3064114C" w:rsidR="005144B6" w:rsidRPr="00535B94" w:rsidRDefault="005144B6" w:rsidP="005144B6">
      <w:pPr>
        <w:numPr>
          <w:ilvl w:val="3"/>
          <w:numId w:val="17"/>
        </w:numPr>
        <w:suppressAutoHyphens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>nie zamierzam powi</w:t>
      </w:r>
      <w:r>
        <w:rPr>
          <w:rFonts w:cs="Arial"/>
          <w:sz w:val="20"/>
          <w:szCs w:val="20"/>
        </w:rPr>
        <w:t>erzać podwykonawcom żadnej części</w:t>
      </w:r>
      <w:r w:rsidRPr="0022624E">
        <w:rPr>
          <w:rFonts w:cs="Arial"/>
          <w:sz w:val="20"/>
          <w:szCs w:val="20"/>
        </w:rPr>
        <w:t xml:space="preserve"> zamówienia</w:t>
      </w:r>
      <w:r>
        <w:rPr>
          <w:rFonts w:cs="Arial"/>
          <w:b/>
          <w:sz w:val="20"/>
          <w:szCs w:val="20"/>
        </w:rPr>
        <w:t xml:space="preserve"> *</w:t>
      </w:r>
    </w:p>
    <w:p w14:paraId="09F86AE7" w14:textId="77777777" w:rsidR="00535B94" w:rsidRPr="004A7C1D" w:rsidRDefault="00535B94" w:rsidP="00535B94">
      <w:pPr>
        <w:suppressAutoHyphens/>
        <w:ind w:left="1077"/>
        <w:jc w:val="both"/>
        <w:rPr>
          <w:rFonts w:cs="Arial"/>
          <w:sz w:val="20"/>
          <w:szCs w:val="20"/>
        </w:rPr>
      </w:pPr>
    </w:p>
    <w:bookmarkEnd w:id="2"/>
    <w:p w14:paraId="2CB3DDB9" w14:textId="21032709" w:rsidR="004A7C1D" w:rsidRDefault="004A7C1D" w:rsidP="004A7C1D">
      <w:pPr>
        <w:suppressAutoHyphens/>
        <w:ind w:left="1077"/>
        <w:jc w:val="both"/>
        <w:rPr>
          <w:rFonts w:cs="Arial"/>
          <w:b/>
          <w:sz w:val="20"/>
          <w:szCs w:val="20"/>
        </w:rPr>
      </w:pPr>
    </w:p>
    <w:p w14:paraId="6ECE4B39" w14:textId="409F12BC" w:rsidR="004A7C1D" w:rsidRPr="007954D5" w:rsidRDefault="007954D5" w:rsidP="004A7C1D">
      <w:pPr>
        <w:suppressAutoHyphens/>
        <w:jc w:val="both"/>
        <w:rPr>
          <w:rFonts w:cs="Arial"/>
          <w:b/>
          <w:bCs/>
          <w:sz w:val="20"/>
          <w:szCs w:val="20"/>
        </w:rPr>
      </w:pPr>
      <w:bookmarkStart w:id="3" w:name="_Hlk140604497"/>
      <w:r w:rsidRPr="007954D5">
        <w:rPr>
          <w:rFonts w:cs="Arial"/>
          <w:b/>
          <w:bCs/>
          <w:sz w:val="20"/>
          <w:szCs w:val="20"/>
        </w:rPr>
        <w:t>CZĘŚĆ II: „Budowa oświetlenia w Złym Mięsie”.</w:t>
      </w:r>
      <w:bookmarkEnd w:id="3"/>
      <w:r w:rsidR="00D513E8" w:rsidRPr="00D513E8">
        <w:rPr>
          <w:rFonts w:cs="Arial"/>
          <w:i/>
          <w:sz w:val="20"/>
          <w:szCs w:val="20"/>
        </w:rPr>
        <w:t xml:space="preserve">( </w:t>
      </w:r>
      <w:r w:rsidR="00D513E8" w:rsidRPr="00D513E8">
        <w:rPr>
          <w:rFonts w:cs="Arial"/>
          <w:b/>
          <w:i/>
          <w:sz w:val="20"/>
          <w:szCs w:val="20"/>
        </w:rPr>
        <w:t>*</w:t>
      </w:r>
      <w:r w:rsidR="00D513E8" w:rsidRPr="00D513E8">
        <w:rPr>
          <w:rFonts w:cs="Arial"/>
          <w:i/>
          <w:sz w:val="20"/>
          <w:szCs w:val="20"/>
        </w:rPr>
        <w:t>zaznaczyć odpowiednio</w:t>
      </w:r>
      <w:r w:rsidR="00D513E8" w:rsidRPr="00D513E8">
        <w:rPr>
          <w:rFonts w:cs="Arial"/>
          <w:b/>
          <w:bCs/>
          <w:i/>
          <w:sz w:val="20"/>
          <w:szCs w:val="20"/>
        </w:rPr>
        <w:t>)</w:t>
      </w:r>
    </w:p>
    <w:p w14:paraId="69825655" w14:textId="77777777" w:rsidR="004A7C1D" w:rsidRDefault="004A7C1D" w:rsidP="004A7C1D">
      <w:pPr>
        <w:suppressAutoHyphens/>
        <w:jc w:val="both"/>
        <w:rPr>
          <w:rFonts w:cs="Arial"/>
          <w:b/>
          <w:sz w:val="20"/>
          <w:szCs w:val="20"/>
        </w:rPr>
      </w:pPr>
    </w:p>
    <w:p w14:paraId="7428AEB3" w14:textId="77777777" w:rsidR="004A7C1D" w:rsidRDefault="004A7C1D" w:rsidP="004A7C1D">
      <w:pPr>
        <w:numPr>
          <w:ilvl w:val="3"/>
          <w:numId w:val="31"/>
        </w:numPr>
        <w:suppressAutoHyphens/>
        <w:spacing w:line="360" w:lineRule="auto"/>
        <w:jc w:val="both"/>
        <w:rPr>
          <w:rFonts w:cs="Arial"/>
          <w:b/>
          <w:sz w:val="20"/>
          <w:szCs w:val="20"/>
        </w:rPr>
      </w:pPr>
      <w:r w:rsidRPr="0022624E">
        <w:rPr>
          <w:rFonts w:cs="Arial"/>
          <w:sz w:val="20"/>
          <w:szCs w:val="20"/>
        </w:rPr>
        <w:t>zamierzam powierzyć do wykonania podwykonawcom następującą część zamówienia</w:t>
      </w:r>
      <w:r>
        <w:rPr>
          <w:rFonts w:cs="Arial"/>
          <w:b/>
          <w:sz w:val="20"/>
          <w:szCs w:val="20"/>
        </w:rPr>
        <w:t xml:space="preserve"> *</w:t>
      </w:r>
    </w:p>
    <w:tbl>
      <w:tblPr>
        <w:tblW w:w="9067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3349"/>
        <w:gridCol w:w="2268"/>
        <w:gridCol w:w="2835"/>
      </w:tblGrid>
      <w:tr w:rsidR="004A7C1D" w:rsidRPr="007B1C9D" w14:paraId="7C26B7C2" w14:textId="77777777" w:rsidTr="004B6FBF">
        <w:trPr>
          <w:trHeight w:val="557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57C30D59" w14:textId="77777777" w:rsidR="004A7C1D" w:rsidRPr="007B1C9D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cs="Arial"/>
                <w:b/>
                <w:sz w:val="18"/>
                <w:szCs w:val="18"/>
                <w:lang w:eastAsia="ar-SA"/>
              </w:rPr>
            </w:pPr>
          </w:p>
          <w:p w14:paraId="70E40724" w14:textId="77777777" w:rsidR="004A7C1D" w:rsidRPr="007B1C9D" w:rsidRDefault="004A7C1D" w:rsidP="004B6FBF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Lp.</w:t>
            </w:r>
          </w:p>
          <w:p w14:paraId="76F2DAEC" w14:textId="77777777" w:rsidR="004A7C1D" w:rsidRPr="007B1C9D" w:rsidRDefault="004A7C1D" w:rsidP="004B6FBF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5DC590D6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Zakres zamówienia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7F523A61" w14:textId="77777777" w:rsidR="004A7C1D" w:rsidRPr="007B1C9D" w:rsidRDefault="004A7C1D" w:rsidP="004B6FBF">
            <w:pPr>
              <w:suppressAutoHyphens/>
              <w:jc w:val="center"/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Wartość brutto (</w:t>
            </w:r>
            <w:r w:rsidRPr="007B1C9D"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  <w:t>PLN) lub procentowy udział podwykonawstwa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09696E0" w14:textId="77777777" w:rsidR="004A7C1D" w:rsidRPr="007B1C9D" w:rsidRDefault="004A7C1D" w:rsidP="004B6FBF">
            <w:pPr>
              <w:suppressAutoHyphens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Nazwa i adres podwykonawcy</w:t>
            </w:r>
          </w:p>
        </w:tc>
      </w:tr>
      <w:tr w:rsidR="004A7C1D" w:rsidRPr="007B1C9D" w14:paraId="2842CD1F" w14:textId="77777777" w:rsidTr="004B6FBF">
        <w:trPr>
          <w:trHeight w:val="118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74648A01" w14:textId="77777777" w:rsidR="004A7C1D" w:rsidRPr="000C2176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500F445E" w14:textId="77777777" w:rsidR="004A7C1D" w:rsidRPr="000C2176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74BEBBA9" w14:textId="77777777" w:rsidR="004A7C1D" w:rsidRPr="000C2176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543249B7" w14:textId="77777777" w:rsidR="004A7C1D" w:rsidRPr="000C2176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4</w:t>
            </w:r>
          </w:p>
        </w:tc>
      </w:tr>
      <w:tr w:rsidR="004A7C1D" w:rsidRPr="007B1C9D" w14:paraId="7DD4ADAB" w14:textId="77777777" w:rsidTr="004B6FBF">
        <w:trPr>
          <w:trHeight w:val="444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C3D75C" w14:textId="77777777" w:rsidR="004A7C1D" w:rsidRPr="007B1C9D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29A7A1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10C912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E7B80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  <w:tr w:rsidR="004A7C1D" w:rsidRPr="007B1C9D" w14:paraId="4DD42DD2" w14:textId="77777777" w:rsidTr="004B6FBF">
        <w:trPr>
          <w:trHeight w:val="423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1786F5" w14:textId="77777777" w:rsidR="004A7C1D" w:rsidRPr="007B1C9D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A15F5D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D43E04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BE104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</w:tbl>
    <w:p w14:paraId="5FEEBA30" w14:textId="77777777" w:rsidR="004A7C1D" w:rsidRPr="0022624E" w:rsidRDefault="004A7C1D" w:rsidP="004A7C1D">
      <w:pPr>
        <w:suppressAutoHyphens/>
        <w:jc w:val="both"/>
        <w:rPr>
          <w:rFonts w:cs="Arial"/>
          <w:sz w:val="20"/>
          <w:szCs w:val="20"/>
        </w:rPr>
      </w:pPr>
    </w:p>
    <w:p w14:paraId="622C531B" w14:textId="74CBC7F1" w:rsidR="00535B94" w:rsidRPr="007954D5" w:rsidRDefault="004A7C1D" w:rsidP="004A7C1D">
      <w:pPr>
        <w:numPr>
          <w:ilvl w:val="3"/>
          <w:numId w:val="31"/>
        </w:numPr>
        <w:suppressAutoHyphens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>nie zamierzam powi</w:t>
      </w:r>
      <w:r>
        <w:rPr>
          <w:rFonts w:cs="Arial"/>
          <w:sz w:val="20"/>
          <w:szCs w:val="20"/>
        </w:rPr>
        <w:t>erzać podwykonawcom żadnej części</w:t>
      </w:r>
      <w:r w:rsidRPr="0022624E">
        <w:rPr>
          <w:rFonts w:cs="Arial"/>
          <w:sz w:val="20"/>
          <w:szCs w:val="20"/>
        </w:rPr>
        <w:t xml:space="preserve"> zamówienia</w:t>
      </w:r>
      <w:r>
        <w:rPr>
          <w:rFonts w:cs="Arial"/>
          <w:b/>
          <w:sz w:val="20"/>
          <w:szCs w:val="20"/>
        </w:rPr>
        <w:t xml:space="preserve"> *</w:t>
      </w:r>
    </w:p>
    <w:p w14:paraId="30044F54" w14:textId="77777777" w:rsidR="00535B94" w:rsidRPr="004A7C1D" w:rsidRDefault="00535B94" w:rsidP="004A7C1D">
      <w:pPr>
        <w:suppressAutoHyphens/>
        <w:jc w:val="both"/>
        <w:rPr>
          <w:rFonts w:cs="Arial"/>
          <w:b/>
          <w:sz w:val="20"/>
          <w:szCs w:val="20"/>
        </w:rPr>
      </w:pPr>
    </w:p>
    <w:p w14:paraId="7B28AD22" w14:textId="2CEF1F87" w:rsidR="004A7C1D" w:rsidRPr="007954D5" w:rsidRDefault="007954D5" w:rsidP="004A7C1D">
      <w:pPr>
        <w:suppressAutoHyphens/>
        <w:jc w:val="both"/>
        <w:rPr>
          <w:rFonts w:cs="Arial"/>
          <w:b/>
          <w:bCs/>
          <w:sz w:val="20"/>
          <w:szCs w:val="20"/>
        </w:rPr>
      </w:pPr>
      <w:bookmarkStart w:id="4" w:name="_Hlk140604518"/>
      <w:r w:rsidRPr="007954D5">
        <w:rPr>
          <w:rFonts w:cs="Arial"/>
          <w:b/>
          <w:bCs/>
          <w:sz w:val="20"/>
          <w:szCs w:val="20"/>
        </w:rPr>
        <w:t>CZĘŚĆ III: „Budowa oświetlenia w ul. Dworcowej w Czersku”.</w:t>
      </w:r>
      <w:bookmarkEnd w:id="4"/>
      <w:r w:rsidR="00D513E8" w:rsidRPr="00D513E8">
        <w:rPr>
          <w:rFonts w:cs="Arial"/>
          <w:i/>
          <w:sz w:val="20"/>
          <w:szCs w:val="20"/>
        </w:rPr>
        <w:t xml:space="preserve">( </w:t>
      </w:r>
      <w:r w:rsidR="00D513E8" w:rsidRPr="00D513E8">
        <w:rPr>
          <w:rFonts w:cs="Arial"/>
          <w:b/>
          <w:i/>
          <w:sz w:val="20"/>
          <w:szCs w:val="20"/>
        </w:rPr>
        <w:t>*</w:t>
      </w:r>
      <w:r w:rsidR="00D513E8" w:rsidRPr="00D513E8">
        <w:rPr>
          <w:rFonts w:cs="Arial"/>
          <w:i/>
          <w:sz w:val="20"/>
          <w:szCs w:val="20"/>
        </w:rPr>
        <w:t>zaznaczyć odpowiednio</w:t>
      </w:r>
      <w:r w:rsidR="00D513E8" w:rsidRPr="00D513E8">
        <w:rPr>
          <w:rFonts w:cs="Arial"/>
          <w:b/>
          <w:bCs/>
          <w:i/>
          <w:sz w:val="20"/>
          <w:szCs w:val="20"/>
        </w:rPr>
        <w:t>)</w:t>
      </w:r>
    </w:p>
    <w:p w14:paraId="08933B2F" w14:textId="77777777" w:rsidR="00535B94" w:rsidRDefault="00535B94" w:rsidP="004A7C1D">
      <w:pPr>
        <w:suppressAutoHyphens/>
        <w:jc w:val="both"/>
        <w:rPr>
          <w:rFonts w:cs="Arial"/>
          <w:b/>
          <w:sz w:val="20"/>
          <w:szCs w:val="20"/>
        </w:rPr>
      </w:pPr>
    </w:p>
    <w:p w14:paraId="78AD6664" w14:textId="77777777" w:rsidR="004A7C1D" w:rsidRDefault="004A7C1D" w:rsidP="004A7C1D">
      <w:pPr>
        <w:numPr>
          <w:ilvl w:val="3"/>
          <w:numId w:val="33"/>
        </w:numPr>
        <w:suppressAutoHyphens/>
        <w:spacing w:line="360" w:lineRule="auto"/>
        <w:jc w:val="both"/>
        <w:rPr>
          <w:rFonts w:cs="Arial"/>
          <w:b/>
          <w:sz w:val="20"/>
          <w:szCs w:val="20"/>
        </w:rPr>
      </w:pPr>
      <w:r w:rsidRPr="0022624E">
        <w:rPr>
          <w:rFonts w:cs="Arial"/>
          <w:sz w:val="20"/>
          <w:szCs w:val="20"/>
        </w:rPr>
        <w:t>zamierzam powierzyć do wykonania podwykonawcom następującą część zamówienia</w:t>
      </w:r>
      <w:r>
        <w:rPr>
          <w:rFonts w:cs="Arial"/>
          <w:b/>
          <w:sz w:val="20"/>
          <w:szCs w:val="20"/>
        </w:rPr>
        <w:t xml:space="preserve"> *</w:t>
      </w:r>
    </w:p>
    <w:tbl>
      <w:tblPr>
        <w:tblW w:w="9067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3349"/>
        <w:gridCol w:w="2268"/>
        <w:gridCol w:w="2835"/>
      </w:tblGrid>
      <w:tr w:rsidR="004A7C1D" w:rsidRPr="007B1C9D" w14:paraId="03DDC28A" w14:textId="77777777" w:rsidTr="004B6FBF">
        <w:trPr>
          <w:trHeight w:val="557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2F3E060A" w14:textId="77777777" w:rsidR="004A7C1D" w:rsidRPr="007B1C9D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cs="Arial"/>
                <w:b/>
                <w:sz w:val="18"/>
                <w:szCs w:val="18"/>
                <w:lang w:eastAsia="ar-SA"/>
              </w:rPr>
            </w:pPr>
          </w:p>
          <w:p w14:paraId="797A73D6" w14:textId="77777777" w:rsidR="004A7C1D" w:rsidRPr="007B1C9D" w:rsidRDefault="004A7C1D" w:rsidP="004B6FBF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Lp.</w:t>
            </w:r>
          </w:p>
          <w:p w14:paraId="69BAE083" w14:textId="77777777" w:rsidR="004A7C1D" w:rsidRPr="007B1C9D" w:rsidRDefault="004A7C1D" w:rsidP="004B6FBF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4143E086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Zakres zamówienia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640953D6" w14:textId="77777777" w:rsidR="004A7C1D" w:rsidRPr="007B1C9D" w:rsidRDefault="004A7C1D" w:rsidP="004B6FBF">
            <w:pPr>
              <w:suppressAutoHyphens/>
              <w:jc w:val="center"/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Wartość brutto (</w:t>
            </w:r>
            <w:r w:rsidRPr="007B1C9D"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  <w:t>PLN) lub procentowy udział podwykonawstwa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4E22CCE" w14:textId="77777777" w:rsidR="004A7C1D" w:rsidRPr="007B1C9D" w:rsidRDefault="004A7C1D" w:rsidP="004B6FBF">
            <w:pPr>
              <w:suppressAutoHyphens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Nazwa i adres podwykonawcy</w:t>
            </w:r>
          </w:p>
        </w:tc>
      </w:tr>
      <w:tr w:rsidR="004A7C1D" w:rsidRPr="007B1C9D" w14:paraId="2B575283" w14:textId="77777777" w:rsidTr="004B6FBF">
        <w:trPr>
          <w:trHeight w:val="118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6D7CEA97" w14:textId="77777777" w:rsidR="004A7C1D" w:rsidRPr="000C2176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6C40A77A" w14:textId="77777777" w:rsidR="004A7C1D" w:rsidRPr="000C2176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0765E0A5" w14:textId="77777777" w:rsidR="004A7C1D" w:rsidRPr="000C2176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6A67CE04" w14:textId="77777777" w:rsidR="004A7C1D" w:rsidRPr="000C2176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4</w:t>
            </w:r>
          </w:p>
        </w:tc>
      </w:tr>
      <w:tr w:rsidR="004A7C1D" w:rsidRPr="007B1C9D" w14:paraId="3C1CE8CD" w14:textId="77777777" w:rsidTr="004B6FBF">
        <w:trPr>
          <w:trHeight w:val="444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052403" w14:textId="77777777" w:rsidR="004A7C1D" w:rsidRPr="007B1C9D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43584F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9FCB01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BCC64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  <w:tr w:rsidR="004A7C1D" w:rsidRPr="007B1C9D" w14:paraId="704B0F81" w14:textId="77777777" w:rsidTr="004B6FBF">
        <w:trPr>
          <w:trHeight w:val="423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1BDD76" w14:textId="77777777" w:rsidR="004A7C1D" w:rsidRPr="007B1C9D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0BBB4E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1D6519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C27AD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</w:tbl>
    <w:p w14:paraId="0A9ECB37" w14:textId="77777777" w:rsidR="004A7C1D" w:rsidRPr="0022624E" w:rsidRDefault="004A7C1D" w:rsidP="004A7C1D">
      <w:pPr>
        <w:suppressAutoHyphens/>
        <w:jc w:val="both"/>
        <w:rPr>
          <w:rFonts w:cs="Arial"/>
          <w:sz w:val="20"/>
          <w:szCs w:val="20"/>
        </w:rPr>
      </w:pPr>
    </w:p>
    <w:p w14:paraId="08E6C07F" w14:textId="77777777" w:rsidR="004A7C1D" w:rsidRPr="004A7C1D" w:rsidRDefault="004A7C1D" w:rsidP="004A7C1D">
      <w:pPr>
        <w:numPr>
          <w:ilvl w:val="3"/>
          <w:numId w:val="33"/>
        </w:numPr>
        <w:suppressAutoHyphens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>nie zamierzam powi</w:t>
      </w:r>
      <w:r>
        <w:rPr>
          <w:rFonts w:cs="Arial"/>
          <w:sz w:val="20"/>
          <w:szCs w:val="20"/>
        </w:rPr>
        <w:t>erzać podwykonawcom żadnej części</w:t>
      </w:r>
      <w:r w:rsidRPr="0022624E">
        <w:rPr>
          <w:rFonts w:cs="Arial"/>
          <w:sz w:val="20"/>
          <w:szCs w:val="20"/>
        </w:rPr>
        <w:t xml:space="preserve"> zamówienia</w:t>
      </w:r>
      <w:r>
        <w:rPr>
          <w:rFonts w:cs="Arial"/>
          <w:b/>
          <w:sz w:val="20"/>
          <w:szCs w:val="20"/>
        </w:rPr>
        <w:t xml:space="preserve"> *</w:t>
      </w:r>
    </w:p>
    <w:p w14:paraId="7FC6EC3F" w14:textId="77777777" w:rsidR="004A7C1D" w:rsidRPr="004A7C1D" w:rsidRDefault="004A7C1D" w:rsidP="004A7C1D">
      <w:pPr>
        <w:suppressAutoHyphens/>
        <w:jc w:val="both"/>
        <w:rPr>
          <w:rFonts w:cs="Arial"/>
          <w:b/>
          <w:sz w:val="20"/>
          <w:szCs w:val="20"/>
        </w:rPr>
      </w:pPr>
    </w:p>
    <w:p w14:paraId="6286F30D" w14:textId="060AFE31" w:rsidR="004A7C1D" w:rsidRPr="007954D5" w:rsidRDefault="007954D5" w:rsidP="007954D5">
      <w:pPr>
        <w:keepNext/>
        <w:spacing w:before="120" w:after="120" w:line="276" w:lineRule="auto"/>
        <w:jc w:val="both"/>
        <w:outlineLvl w:val="3"/>
        <w:rPr>
          <w:rFonts w:cs="Arial"/>
          <w:b/>
          <w:bCs/>
          <w:sz w:val="20"/>
        </w:rPr>
      </w:pPr>
      <w:bookmarkStart w:id="5" w:name="_Hlk140604537"/>
      <w:r w:rsidRPr="00A054BB">
        <w:rPr>
          <w:rFonts w:cs="Arial"/>
          <w:b/>
          <w:bCs/>
          <w:sz w:val="20"/>
        </w:rPr>
        <w:t>CZĘŚĆ IV: „Budowa oświetlenia w Złotowie, Wyb. pod Łukowo”.</w:t>
      </w:r>
      <w:bookmarkEnd w:id="5"/>
      <w:r w:rsidR="00D513E8" w:rsidRPr="00D513E8">
        <w:rPr>
          <w:rFonts w:cs="Arial"/>
          <w:b/>
          <w:i/>
          <w:sz w:val="20"/>
          <w:szCs w:val="20"/>
        </w:rPr>
        <w:t>*</w:t>
      </w:r>
      <w:r w:rsidR="00D513E8" w:rsidRPr="00D513E8">
        <w:rPr>
          <w:rFonts w:cs="Arial"/>
          <w:i/>
          <w:sz w:val="20"/>
          <w:szCs w:val="20"/>
        </w:rPr>
        <w:t>zaznaczyć odpowiednio</w:t>
      </w:r>
      <w:r w:rsidR="00D513E8" w:rsidRPr="00D513E8">
        <w:rPr>
          <w:rFonts w:cs="Arial"/>
          <w:b/>
          <w:bCs/>
          <w:i/>
          <w:sz w:val="20"/>
          <w:szCs w:val="20"/>
        </w:rPr>
        <w:t>)</w:t>
      </w:r>
    </w:p>
    <w:p w14:paraId="6A532EA1" w14:textId="77777777" w:rsidR="004A7C1D" w:rsidRDefault="004A7C1D" w:rsidP="004A7C1D">
      <w:pPr>
        <w:suppressAutoHyphens/>
        <w:jc w:val="both"/>
        <w:rPr>
          <w:rFonts w:cs="Arial"/>
          <w:b/>
          <w:sz w:val="20"/>
          <w:szCs w:val="20"/>
        </w:rPr>
      </w:pPr>
    </w:p>
    <w:p w14:paraId="388FA16B" w14:textId="77777777" w:rsidR="004A7C1D" w:rsidRDefault="004A7C1D" w:rsidP="004A7C1D">
      <w:pPr>
        <w:numPr>
          <w:ilvl w:val="3"/>
          <w:numId w:val="35"/>
        </w:numPr>
        <w:suppressAutoHyphens/>
        <w:spacing w:line="360" w:lineRule="auto"/>
        <w:jc w:val="both"/>
        <w:rPr>
          <w:rFonts w:cs="Arial"/>
          <w:b/>
          <w:sz w:val="20"/>
          <w:szCs w:val="20"/>
        </w:rPr>
      </w:pPr>
      <w:r w:rsidRPr="0022624E">
        <w:rPr>
          <w:rFonts w:cs="Arial"/>
          <w:sz w:val="20"/>
          <w:szCs w:val="20"/>
        </w:rPr>
        <w:t>zamierzam powierzyć do wykonania podwykonawcom następującą część zamówienia</w:t>
      </w:r>
      <w:r>
        <w:rPr>
          <w:rFonts w:cs="Arial"/>
          <w:b/>
          <w:sz w:val="20"/>
          <w:szCs w:val="20"/>
        </w:rPr>
        <w:t xml:space="preserve"> *</w:t>
      </w:r>
    </w:p>
    <w:tbl>
      <w:tblPr>
        <w:tblW w:w="9067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3349"/>
        <w:gridCol w:w="2268"/>
        <w:gridCol w:w="2835"/>
      </w:tblGrid>
      <w:tr w:rsidR="004A7C1D" w:rsidRPr="007B1C9D" w14:paraId="4DED99E0" w14:textId="77777777" w:rsidTr="004B6FBF">
        <w:trPr>
          <w:trHeight w:val="557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793045A2" w14:textId="77777777" w:rsidR="004A7C1D" w:rsidRPr="007B1C9D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cs="Arial"/>
                <w:b/>
                <w:sz w:val="18"/>
                <w:szCs w:val="18"/>
                <w:lang w:eastAsia="ar-SA"/>
              </w:rPr>
            </w:pPr>
          </w:p>
          <w:p w14:paraId="4BEC47CB" w14:textId="77777777" w:rsidR="004A7C1D" w:rsidRPr="007B1C9D" w:rsidRDefault="004A7C1D" w:rsidP="004B6FBF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Lp.</w:t>
            </w:r>
          </w:p>
          <w:p w14:paraId="428B1EF9" w14:textId="77777777" w:rsidR="004A7C1D" w:rsidRPr="007B1C9D" w:rsidRDefault="004A7C1D" w:rsidP="004B6FBF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6E300355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Zakres zamówienia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42FCBBA8" w14:textId="77777777" w:rsidR="004A7C1D" w:rsidRPr="007B1C9D" w:rsidRDefault="004A7C1D" w:rsidP="004B6FBF">
            <w:pPr>
              <w:suppressAutoHyphens/>
              <w:jc w:val="center"/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Wartość brutto (</w:t>
            </w:r>
            <w:r w:rsidRPr="007B1C9D"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  <w:t>PLN) lub procentowy udział podwykonawstwa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4B7E588" w14:textId="77777777" w:rsidR="004A7C1D" w:rsidRPr="007B1C9D" w:rsidRDefault="004A7C1D" w:rsidP="004B6FBF">
            <w:pPr>
              <w:suppressAutoHyphens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Nazwa i adres podwykonawcy</w:t>
            </w:r>
          </w:p>
        </w:tc>
      </w:tr>
      <w:tr w:rsidR="004A7C1D" w:rsidRPr="007B1C9D" w14:paraId="2ABE995A" w14:textId="77777777" w:rsidTr="004B6FBF">
        <w:trPr>
          <w:trHeight w:val="118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2F350FCD" w14:textId="77777777" w:rsidR="004A7C1D" w:rsidRPr="000C2176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21ABF4C1" w14:textId="77777777" w:rsidR="004A7C1D" w:rsidRPr="000C2176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5CD95C50" w14:textId="77777777" w:rsidR="004A7C1D" w:rsidRPr="000C2176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19B75EDA" w14:textId="77777777" w:rsidR="004A7C1D" w:rsidRPr="000C2176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4</w:t>
            </w:r>
          </w:p>
        </w:tc>
      </w:tr>
      <w:tr w:rsidR="004A7C1D" w:rsidRPr="007B1C9D" w14:paraId="2E99A44F" w14:textId="77777777" w:rsidTr="004B6FBF">
        <w:trPr>
          <w:trHeight w:val="444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0DE876" w14:textId="77777777" w:rsidR="004A7C1D" w:rsidRPr="007B1C9D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9BDDBE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96AAFF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AE4D5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  <w:tr w:rsidR="004A7C1D" w:rsidRPr="007B1C9D" w14:paraId="05429C01" w14:textId="77777777" w:rsidTr="004B6FBF">
        <w:trPr>
          <w:trHeight w:val="423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4137E0" w14:textId="77777777" w:rsidR="004A7C1D" w:rsidRPr="007B1C9D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0969A8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2757B5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C7007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</w:tbl>
    <w:p w14:paraId="67679592" w14:textId="77777777" w:rsidR="004A7C1D" w:rsidRPr="0022624E" w:rsidRDefault="004A7C1D" w:rsidP="004A7C1D">
      <w:pPr>
        <w:suppressAutoHyphens/>
        <w:jc w:val="both"/>
        <w:rPr>
          <w:rFonts w:cs="Arial"/>
          <w:sz w:val="20"/>
          <w:szCs w:val="20"/>
        </w:rPr>
      </w:pPr>
    </w:p>
    <w:p w14:paraId="0BE1FF9F" w14:textId="77777777" w:rsidR="004A7C1D" w:rsidRPr="004A7C1D" w:rsidRDefault="004A7C1D" w:rsidP="004A7C1D">
      <w:pPr>
        <w:numPr>
          <w:ilvl w:val="3"/>
          <w:numId w:val="35"/>
        </w:numPr>
        <w:suppressAutoHyphens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>nie zamierzam powi</w:t>
      </w:r>
      <w:r>
        <w:rPr>
          <w:rFonts w:cs="Arial"/>
          <w:sz w:val="20"/>
          <w:szCs w:val="20"/>
        </w:rPr>
        <w:t>erzać podwykonawcom żadnej części</w:t>
      </w:r>
      <w:r w:rsidRPr="0022624E">
        <w:rPr>
          <w:rFonts w:cs="Arial"/>
          <w:sz w:val="20"/>
          <w:szCs w:val="20"/>
        </w:rPr>
        <w:t xml:space="preserve"> zamówienia</w:t>
      </w:r>
      <w:r>
        <w:rPr>
          <w:rFonts w:cs="Arial"/>
          <w:b/>
          <w:sz w:val="20"/>
          <w:szCs w:val="20"/>
        </w:rPr>
        <w:t xml:space="preserve"> *</w:t>
      </w:r>
    </w:p>
    <w:p w14:paraId="6E2723BE" w14:textId="1867CC4E" w:rsidR="004A7C1D" w:rsidRPr="007954D5" w:rsidRDefault="007954D5" w:rsidP="007954D5">
      <w:pPr>
        <w:keepNext/>
        <w:spacing w:before="120" w:after="120" w:line="276" w:lineRule="auto"/>
        <w:jc w:val="both"/>
        <w:outlineLvl w:val="3"/>
        <w:rPr>
          <w:rFonts w:cs="Arial"/>
          <w:b/>
          <w:bCs/>
          <w:sz w:val="20"/>
        </w:rPr>
      </w:pPr>
      <w:bookmarkStart w:id="6" w:name="_Hlk140604552"/>
      <w:r w:rsidRPr="00A054BB">
        <w:rPr>
          <w:rFonts w:cs="Arial"/>
          <w:b/>
          <w:bCs/>
          <w:sz w:val="20"/>
        </w:rPr>
        <w:t>CZĘŚĆ V: „Budowa oświetlenia w ul. Bohaterów Września w Czersku”.</w:t>
      </w:r>
      <w:bookmarkEnd w:id="6"/>
      <w:r w:rsidR="00D513E8" w:rsidRPr="00D513E8">
        <w:rPr>
          <w:rFonts w:cs="Arial"/>
          <w:b/>
          <w:i/>
          <w:sz w:val="20"/>
          <w:szCs w:val="20"/>
        </w:rPr>
        <w:t>*</w:t>
      </w:r>
      <w:r w:rsidR="00D513E8" w:rsidRPr="00D513E8">
        <w:rPr>
          <w:rFonts w:cs="Arial"/>
          <w:i/>
          <w:sz w:val="20"/>
          <w:szCs w:val="20"/>
        </w:rPr>
        <w:t>zaznaczyć odpowiednio</w:t>
      </w:r>
      <w:r w:rsidR="00D513E8" w:rsidRPr="00D513E8">
        <w:rPr>
          <w:rFonts w:cs="Arial"/>
          <w:b/>
          <w:bCs/>
          <w:i/>
          <w:sz w:val="20"/>
          <w:szCs w:val="20"/>
        </w:rPr>
        <w:t>)</w:t>
      </w:r>
    </w:p>
    <w:p w14:paraId="1602C687" w14:textId="77777777" w:rsidR="004A7C1D" w:rsidRDefault="004A7C1D" w:rsidP="004A7C1D">
      <w:pPr>
        <w:suppressAutoHyphens/>
        <w:jc w:val="both"/>
        <w:rPr>
          <w:rFonts w:cs="Arial"/>
          <w:b/>
          <w:sz w:val="20"/>
          <w:szCs w:val="20"/>
        </w:rPr>
      </w:pPr>
    </w:p>
    <w:p w14:paraId="1F1E4800" w14:textId="77777777" w:rsidR="004A7C1D" w:rsidRDefault="004A7C1D" w:rsidP="004A7C1D">
      <w:pPr>
        <w:numPr>
          <w:ilvl w:val="3"/>
          <w:numId w:val="37"/>
        </w:numPr>
        <w:suppressAutoHyphens/>
        <w:spacing w:line="360" w:lineRule="auto"/>
        <w:jc w:val="both"/>
        <w:rPr>
          <w:rFonts w:cs="Arial"/>
          <w:b/>
          <w:sz w:val="20"/>
          <w:szCs w:val="20"/>
        </w:rPr>
      </w:pPr>
      <w:r w:rsidRPr="0022624E">
        <w:rPr>
          <w:rFonts w:cs="Arial"/>
          <w:sz w:val="20"/>
          <w:szCs w:val="20"/>
        </w:rPr>
        <w:t>zamierzam powierzyć do wykonania podwykonawcom następującą część zamówienia</w:t>
      </w:r>
      <w:r>
        <w:rPr>
          <w:rFonts w:cs="Arial"/>
          <w:b/>
          <w:sz w:val="20"/>
          <w:szCs w:val="20"/>
        </w:rPr>
        <w:t xml:space="preserve"> *</w:t>
      </w:r>
    </w:p>
    <w:tbl>
      <w:tblPr>
        <w:tblW w:w="9067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3349"/>
        <w:gridCol w:w="2268"/>
        <w:gridCol w:w="2835"/>
      </w:tblGrid>
      <w:tr w:rsidR="004A7C1D" w:rsidRPr="007B1C9D" w14:paraId="44C65D48" w14:textId="77777777" w:rsidTr="004B6FBF">
        <w:trPr>
          <w:trHeight w:val="557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67BCFD7E" w14:textId="77777777" w:rsidR="004A7C1D" w:rsidRPr="007B1C9D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cs="Arial"/>
                <w:b/>
                <w:sz w:val="18"/>
                <w:szCs w:val="18"/>
                <w:lang w:eastAsia="ar-SA"/>
              </w:rPr>
            </w:pPr>
          </w:p>
          <w:p w14:paraId="5855AE47" w14:textId="77777777" w:rsidR="004A7C1D" w:rsidRPr="007B1C9D" w:rsidRDefault="004A7C1D" w:rsidP="004B6FBF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Lp.</w:t>
            </w:r>
          </w:p>
          <w:p w14:paraId="6A0BBC06" w14:textId="77777777" w:rsidR="004A7C1D" w:rsidRPr="007B1C9D" w:rsidRDefault="004A7C1D" w:rsidP="004B6FBF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5F39110A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Zakres zamówienia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2B4F84D3" w14:textId="77777777" w:rsidR="004A7C1D" w:rsidRPr="007B1C9D" w:rsidRDefault="004A7C1D" w:rsidP="004B6FBF">
            <w:pPr>
              <w:suppressAutoHyphens/>
              <w:jc w:val="center"/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Wartość brutto (</w:t>
            </w:r>
            <w:r w:rsidRPr="007B1C9D"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  <w:t>PLN) lub procentowy udział podwykonawstwa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4A7647A" w14:textId="77777777" w:rsidR="004A7C1D" w:rsidRPr="007B1C9D" w:rsidRDefault="004A7C1D" w:rsidP="004B6FBF">
            <w:pPr>
              <w:suppressAutoHyphens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Nazwa i adres podwykonawcy</w:t>
            </w:r>
          </w:p>
        </w:tc>
      </w:tr>
      <w:tr w:rsidR="004A7C1D" w:rsidRPr="007B1C9D" w14:paraId="1C1CB007" w14:textId="77777777" w:rsidTr="004B6FBF">
        <w:trPr>
          <w:trHeight w:val="118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08F57F82" w14:textId="77777777" w:rsidR="004A7C1D" w:rsidRPr="000C2176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4D29445D" w14:textId="77777777" w:rsidR="004A7C1D" w:rsidRPr="000C2176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43308F15" w14:textId="77777777" w:rsidR="004A7C1D" w:rsidRPr="000C2176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38EDF6AA" w14:textId="77777777" w:rsidR="004A7C1D" w:rsidRPr="000C2176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4</w:t>
            </w:r>
          </w:p>
        </w:tc>
      </w:tr>
      <w:tr w:rsidR="004A7C1D" w:rsidRPr="007B1C9D" w14:paraId="14F33E9E" w14:textId="77777777" w:rsidTr="004B6FBF">
        <w:trPr>
          <w:trHeight w:val="444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99AEF9" w14:textId="77777777" w:rsidR="004A7C1D" w:rsidRPr="007B1C9D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DA434D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54A755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430DB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  <w:tr w:rsidR="004A7C1D" w:rsidRPr="007B1C9D" w14:paraId="423EE7D5" w14:textId="77777777" w:rsidTr="004B6FBF">
        <w:trPr>
          <w:trHeight w:val="423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B5ED04" w14:textId="77777777" w:rsidR="004A7C1D" w:rsidRPr="007B1C9D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52A672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C81DC9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B6E9A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</w:tbl>
    <w:p w14:paraId="0250A0B6" w14:textId="77777777" w:rsidR="004A7C1D" w:rsidRPr="0022624E" w:rsidRDefault="004A7C1D" w:rsidP="004A7C1D">
      <w:pPr>
        <w:suppressAutoHyphens/>
        <w:jc w:val="both"/>
        <w:rPr>
          <w:rFonts w:cs="Arial"/>
          <w:sz w:val="20"/>
          <w:szCs w:val="20"/>
        </w:rPr>
      </w:pPr>
    </w:p>
    <w:p w14:paraId="6A3220C9" w14:textId="77777777" w:rsidR="004A7C1D" w:rsidRPr="007954D5" w:rsidRDefault="004A7C1D" w:rsidP="004A7C1D">
      <w:pPr>
        <w:numPr>
          <w:ilvl w:val="3"/>
          <w:numId w:val="37"/>
        </w:numPr>
        <w:suppressAutoHyphens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>nie zamierzam powi</w:t>
      </w:r>
      <w:r>
        <w:rPr>
          <w:rFonts w:cs="Arial"/>
          <w:sz w:val="20"/>
          <w:szCs w:val="20"/>
        </w:rPr>
        <w:t>erzać podwykonawcom żadnej części</w:t>
      </w:r>
      <w:r w:rsidRPr="0022624E">
        <w:rPr>
          <w:rFonts w:cs="Arial"/>
          <w:sz w:val="20"/>
          <w:szCs w:val="20"/>
        </w:rPr>
        <w:t xml:space="preserve"> zamówienia</w:t>
      </w:r>
      <w:r>
        <w:rPr>
          <w:rFonts w:cs="Arial"/>
          <w:b/>
          <w:sz w:val="20"/>
          <w:szCs w:val="20"/>
        </w:rPr>
        <w:t xml:space="preserve"> *</w:t>
      </w:r>
    </w:p>
    <w:p w14:paraId="5006CABB" w14:textId="77777777" w:rsidR="007954D5" w:rsidRDefault="007954D5" w:rsidP="007954D5">
      <w:pPr>
        <w:suppressAutoHyphens/>
        <w:jc w:val="both"/>
        <w:rPr>
          <w:rFonts w:cs="Arial"/>
          <w:b/>
          <w:sz w:val="20"/>
          <w:szCs w:val="20"/>
        </w:rPr>
      </w:pPr>
    </w:p>
    <w:p w14:paraId="704EF6DE" w14:textId="77777777" w:rsidR="007954D5" w:rsidRDefault="007954D5" w:rsidP="007954D5">
      <w:pPr>
        <w:suppressAutoHyphens/>
        <w:jc w:val="both"/>
        <w:rPr>
          <w:rFonts w:cs="Arial"/>
          <w:b/>
          <w:sz w:val="20"/>
          <w:szCs w:val="20"/>
        </w:rPr>
      </w:pPr>
    </w:p>
    <w:p w14:paraId="5A2D73E9" w14:textId="77777777" w:rsidR="007954D5" w:rsidRDefault="007954D5" w:rsidP="007954D5">
      <w:pPr>
        <w:suppressAutoHyphens/>
        <w:jc w:val="both"/>
        <w:rPr>
          <w:rFonts w:cs="Arial"/>
          <w:b/>
          <w:sz w:val="20"/>
          <w:szCs w:val="20"/>
        </w:rPr>
      </w:pPr>
    </w:p>
    <w:p w14:paraId="3C7DF654" w14:textId="77777777" w:rsidR="007954D5" w:rsidRDefault="007954D5" w:rsidP="007954D5">
      <w:pPr>
        <w:suppressAutoHyphens/>
        <w:jc w:val="both"/>
        <w:rPr>
          <w:rFonts w:cs="Arial"/>
          <w:b/>
          <w:sz w:val="20"/>
          <w:szCs w:val="20"/>
        </w:rPr>
      </w:pPr>
    </w:p>
    <w:p w14:paraId="42AA1D27" w14:textId="77777777" w:rsidR="007954D5" w:rsidRDefault="007954D5" w:rsidP="007954D5">
      <w:pPr>
        <w:suppressAutoHyphens/>
        <w:jc w:val="both"/>
        <w:rPr>
          <w:rFonts w:cs="Arial"/>
          <w:b/>
          <w:sz w:val="20"/>
          <w:szCs w:val="20"/>
        </w:rPr>
      </w:pPr>
    </w:p>
    <w:p w14:paraId="479140AB" w14:textId="77777777" w:rsidR="007954D5" w:rsidRPr="004A7C1D" w:rsidRDefault="007954D5" w:rsidP="007954D5">
      <w:pPr>
        <w:suppressAutoHyphens/>
        <w:jc w:val="both"/>
        <w:rPr>
          <w:rFonts w:cs="Arial"/>
          <w:sz w:val="20"/>
          <w:szCs w:val="20"/>
        </w:rPr>
      </w:pPr>
    </w:p>
    <w:p w14:paraId="6F0BF3AA" w14:textId="77777777" w:rsidR="004A7C1D" w:rsidRPr="004A7C1D" w:rsidRDefault="004A7C1D" w:rsidP="004A7C1D">
      <w:pPr>
        <w:suppressAutoHyphens/>
        <w:jc w:val="both"/>
        <w:rPr>
          <w:rFonts w:cs="Arial"/>
          <w:b/>
          <w:sz w:val="20"/>
          <w:szCs w:val="20"/>
        </w:rPr>
      </w:pPr>
    </w:p>
    <w:p w14:paraId="6E93310C" w14:textId="2A6AB9BD" w:rsidR="004A7C1D" w:rsidRPr="007954D5" w:rsidRDefault="007954D5" w:rsidP="004A7C1D">
      <w:pPr>
        <w:suppressAutoHyphens/>
        <w:jc w:val="both"/>
        <w:rPr>
          <w:rFonts w:cs="Arial"/>
          <w:b/>
          <w:bCs/>
          <w:sz w:val="20"/>
          <w:szCs w:val="20"/>
        </w:rPr>
      </w:pPr>
      <w:bookmarkStart w:id="7" w:name="_Hlk140604571"/>
      <w:r w:rsidRPr="007954D5">
        <w:rPr>
          <w:rFonts w:cs="Arial"/>
          <w:b/>
          <w:bCs/>
          <w:sz w:val="20"/>
          <w:szCs w:val="20"/>
        </w:rPr>
        <w:t>CZĘŚĆ VI: „Budowa oświetlenia w ul. Polnej w Odrach”.</w:t>
      </w:r>
      <w:bookmarkEnd w:id="7"/>
      <w:r w:rsidR="00D513E8" w:rsidRPr="00D513E8">
        <w:rPr>
          <w:rFonts w:cs="Arial"/>
          <w:i/>
          <w:sz w:val="20"/>
          <w:szCs w:val="20"/>
        </w:rPr>
        <w:t xml:space="preserve">( </w:t>
      </w:r>
      <w:r w:rsidR="00D513E8" w:rsidRPr="00D513E8">
        <w:rPr>
          <w:rFonts w:cs="Arial"/>
          <w:b/>
          <w:i/>
          <w:sz w:val="20"/>
          <w:szCs w:val="20"/>
        </w:rPr>
        <w:t>*</w:t>
      </w:r>
      <w:r w:rsidR="00D513E8" w:rsidRPr="00D513E8">
        <w:rPr>
          <w:rFonts w:cs="Arial"/>
          <w:i/>
          <w:sz w:val="20"/>
          <w:szCs w:val="20"/>
        </w:rPr>
        <w:t>zaznaczyć odpowiednio</w:t>
      </w:r>
      <w:r w:rsidR="00D513E8" w:rsidRPr="00D513E8">
        <w:rPr>
          <w:rFonts w:cs="Arial"/>
          <w:b/>
          <w:bCs/>
          <w:i/>
          <w:sz w:val="20"/>
          <w:szCs w:val="20"/>
        </w:rPr>
        <w:t>)</w:t>
      </w:r>
    </w:p>
    <w:p w14:paraId="3C675DE4" w14:textId="77777777" w:rsidR="004A7C1D" w:rsidRDefault="004A7C1D" w:rsidP="004A7C1D">
      <w:pPr>
        <w:suppressAutoHyphens/>
        <w:jc w:val="both"/>
        <w:rPr>
          <w:rFonts w:cs="Arial"/>
          <w:b/>
          <w:sz w:val="20"/>
          <w:szCs w:val="20"/>
        </w:rPr>
      </w:pPr>
    </w:p>
    <w:p w14:paraId="4FB7EEE0" w14:textId="77777777" w:rsidR="004A7C1D" w:rsidRDefault="004A7C1D" w:rsidP="004A7C1D">
      <w:pPr>
        <w:numPr>
          <w:ilvl w:val="3"/>
          <w:numId w:val="39"/>
        </w:numPr>
        <w:suppressAutoHyphens/>
        <w:spacing w:line="360" w:lineRule="auto"/>
        <w:jc w:val="both"/>
        <w:rPr>
          <w:rFonts w:cs="Arial"/>
          <w:b/>
          <w:sz w:val="20"/>
          <w:szCs w:val="20"/>
        </w:rPr>
      </w:pPr>
      <w:r w:rsidRPr="0022624E">
        <w:rPr>
          <w:rFonts w:cs="Arial"/>
          <w:sz w:val="20"/>
          <w:szCs w:val="20"/>
        </w:rPr>
        <w:t>zamierzam powierzyć do wykonania podwykonawcom następującą część zamówienia</w:t>
      </w:r>
      <w:r>
        <w:rPr>
          <w:rFonts w:cs="Arial"/>
          <w:b/>
          <w:sz w:val="20"/>
          <w:szCs w:val="20"/>
        </w:rPr>
        <w:t xml:space="preserve"> *</w:t>
      </w:r>
    </w:p>
    <w:tbl>
      <w:tblPr>
        <w:tblW w:w="9067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3349"/>
        <w:gridCol w:w="2268"/>
        <w:gridCol w:w="2835"/>
      </w:tblGrid>
      <w:tr w:rsidR="004A7C1D" w:rsidRPr="007B1C9D" w14:paraId="011DF98E" w14:textId="77777777" w:rsidTr="004B6FBF">
        <w:trPr>
          <w:trHeight w:val="557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5E53E2A3" w14:textId="77777777" w:rsidR="004A7C1D" w:rsidRPr="007B1C9D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cs="Arial"/>
                <w:b/>
                <w:sz w:val="18"/>
                <w:szCs w:val="18"/>
                <w:lang w:eastAsia="ar-SA"/>
              </w:rPr>
            </w:pPr>
          </w:p>
          <w:p w14:paraId="532A6A32" w14:textId="77777777" w:rsidR="004A7C1D" w:rsidRPr="007B1C9D" w:rsidRDefault="004A7C1D" w:rsidP="004B6FBF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Lp.</w:t>
            </w:r>
          </w:p>
          <w:p w14:paraId="1D38D7FC" w14:textId="77777777" w:rsidR="004A7C1D" w:rsidRPr="007B1C9D" w:rsidRDefault="004A7C1D" w:rsidP="004B6FBF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28C28D87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Zakres zamówienia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4ABC499C" w14:textId="77777777" w:rsidR="004A7C1D" w:rsidRPr="007B1C9D" w:rsidRDefault="004A7C1D" w:rsidP="004B6FBF">
            <w:pPr>
              <w:suppressAutoHyphens/>
              <w:jc w:val="center"/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Wartość brutto (</w:t>
            </w:r>
            <w:r w:rsidRPr="007B1C9D"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  <w:t>PLN) lub procentowy udział podwykonawstwa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460D025" w14:textId="77777777" w:rsidR="004A7C1D" w:rsidRPr="007B1C9D" w:rsidRDefault="004A7C1D" w:rsidP="004B6FBF">
            <w:pPr>
              <w:suppressAutoHyphens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Nazwa i adres podwykonawcy</w:t>
            </w:r>
          </w:p>
        </w:tc>
      </w:tr>
      <w:tr w:rsidR="004A7C1D" w:rsidRPr="007B1C9D" w14:paraId="5A49817D" w14:textId="77777777" w:rsidTr="004B6FBF">
        <w:trPr>
          <w:trHeight w:val="118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75FB7574" w14:textId="77777777" w:rsidR="004A7C1D" w:rsidRPr="000C2176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4AD5DE2C" w14:textId="77777777" w:rsidR="004A7C1D" w:rsidRPr="000C2176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09B92D1B" w14:textId="77777777" w:rsidR="004A7C1D" w:rsidRPr="000C2176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20042699" w14:textId="77777777" w:rsidR="004A7C1D" w:rsidRPr="000C2176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4</w:t>
            </w:r>
          </w:p>
        </w:tc>
      </w:tr>
      <w:tr w:rsidR="004A7C1D" w:rsidRPr="007B1C9D" w14:paraId="3E5D14E0" w14:textId="77777777" w:rsidTr="004B6FBF">
        <w:trPr>
          <w:trHeight w:val="444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F9844E" w14:textId="77777777" w:rsidR="004A7C1D" w:rsidRPr="007B1C9D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5593C2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1230C6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5F7B8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  <w:tr w:rsidR="004A7C1D" w:rsidRPr="007B1C9D" w14:paraId="6E6F7C5F" w14:textId="77777777" w:rsidTr="004B6FBF">
        <w:trPr>
          <w:trHeight w:val="423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F6B6B6" w14:textId="77777777" w:rsidR="004A7C1D" w:rsidRPr="007B1C9D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CC15B7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6A1721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5F407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</w:tbl>
    <w:p w14:paraId="46033276" w14:textId="77777777" w:rsidR="004A7C1D" w:rsidRPr="0022624E" w:rsidRDefault="004A7C1D" w:rsidP="004A7C1D">
      <w:pPr>
        <w:suppressAutoHyphens/>
        <w:jc w:val="both"/>
        <w:rPr>
          <w:rFonts w:cs="Arial"/>
          <w:sz w:val="20"/>
          <w:szCs w:val="20"/>
        </w:rPr>
      </w:pPr>
    </w:p>
    <w:p w14:paraId="6564690D" w14:textId="1323CC5F" w:rsidR="00C42CD8" w:rsidRPr="007954D5" w:rsidRDefault="004A7C1D" w:rsidP="004A7C1D">
      <w:pPr>
        <w:numPr>
          <w:ilvl w:val="3"/>
          <w:numId w:val="39"/>
        </w:numPr>
        <w:suppressAutoHyphens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>nie zamierzam powi</w:t>
      </w:r>
      <w:r>
        <w:rPr>
          <w:rFonts w:cs="Arial"/>
          <w:sz w:val="20"/>
          <w:szCs w:val="20"/>
        </w:rPr>
        <w:t>erzać podwykonawcom żadnej części</w:t>
      </w:r>
      <w:r w:rsidRPr="0022624E">
        <w:rPr>
          <w:rFonts w:cs="Arial"/>
          <w:sz w:val="20"/>
          <w:szCs w:val="20"/>
        </w:rPr>
        <w:t xml:space="preserve"> zamówienia</w:t>
      </w:r>
      <w:r>
        <w:rPr>
          <w:rFonts w:cs="Arial"/>
          <w:b/>
          <w:sz w:val="20"/>
          <w:szCs w:val="20"/>
        </w:rPr>
        <w:t xml:space="preserve"> *</w:t>
      </w:r>
    </w:p>
    <w:p w14:paraId="38425AAC" w14:textId="77777777" w:rsidR="00C42CD8" w:rsidRPr="004A7C1D" w:rsidRDefault="00C42CD8" w:rsidP="004A7C1D">
      <w:pPr>
        <w:suppressAutoHyphens/>
        <w:jc w:val="both"/>
        <w:rPr>
          <w:rFonts w:cs="Arial"/>
          <w:b/>
          <w:sz w:val="20"/>
          <w:szCs w:val="20"/>
        </w:rPr>
      </w:pPr>
    </w:p>
    <w:p w14:paraId="1FCD9179" w14:textId="2C99459E" w:rsidR="004A7C1D" w:rsidRPr="007954D5" w:rsidRDefault="007954D5" w:rsidP="004A7C1D">
      <w:pPr>
        <w:suppressAutoHyphens/>
        <w:jc w:val="both"/>
        <w:rPr>
          <w:rFonts w:cs="Arial"/>
          <w:b/>
          <w:bCs/>
          <w:sz w:val="20"/>
          <w:szCs w:val="20"/>
        </w:rPr>
      </w:pPr>
      <w:bookmarkStart w:id="8" w:name="_Hlk140604588"/>
      <w:r w:rsidRPr="007954D5">
        <w:rPr>
          <w:rFonts w:cs="Arial"/>
          <w:b/>
          <w:bCs/>
          <w:sz w:val="20"/>
          <w:szCs w:val="20"/>
        </w:rPr>
        <w:t>CZĘŚĆ VII: „Budowa oświetlenia w ul. Polnej w Wojtalu”.</w:t>
      </w:r>
      <w:bookmarkEnd w:id="8"/>
      <w:r w:rsidR="00D513E8" w:rsidRPr="00D513E8">
        <w:rPr>
          <w:rFonts w:cs="Arial"/>
          <w:i/>
          <w:sz w:val="20"/>
          <w:szCs w:val="20"/>
        </w:rPr>
        <w:t xml:space="preserve">( </w:t>
      </w:r>
      <w:r w:rsidR="00D513E8" w:rsidRPr="00D513E8">
        <w:rPr>
          <w:rFonts w:cs="Arial"/>
          <w:b/>
          <w:i/>
          <w:sz w:val="20"/>
          <w:szCs w:val="20"/>
        </w:rPr>
        <w:t>*</w:t>
      </w:r>
      <w:r w:rsidR="00D513E8" w:rsidRPr="00D513E8">
        <w:rPr>
          <w:rFonts w:cs="Arial"/>
          <w:i/>
          <w:sz w:val="20"/>
          <w:szCs w:val="20"/>
        </w:rPr>
        <w:t>zaznaczyć odpowiednio</w:t>
      </w:r>
      <w:r w:rsidR="00D513E8" w:rsidRPr="00D513E8">
        <w:rPr>
          <w:rFonts w:cs="Arial"/>
          <w:b/>
          <w:bCs/>
          <w:i/>
          <w:sz w:val="20"/>
          <w:szCs w:val="20"/>
        </w:rPr>
        <w:t>)</w:t>
      </w:r>
    </w:p>
    <w:p w14:paraId="0EA04BE6" w14:textId="77777777" w:rsidR="004A7C1D" w:rsidRDefault="004A7C1D" w:rsidP="004A7C1D">
      <w:pPr>
        <w:suppressAutoHyphens/>
        <w:jc w:val="both"/>
        <w:rPr>
          <w:rFonts w:cs="Arial"/>
          <w:b/>
          <w:sz w:val="20"/>
          <w:szCs w:val="20"/>
        </w:rPr>
      </w:pPr>
    </w:p>
    <w:p w14:paraId="1430C77C" w14:textId="77777777" w:rsidR="004A7C1D" w:rsidRDefault="004A7C1D" w:rsidP="004A7C1D">
      <w:pPr>
        <w:numPr>
          <w:ilvl w:val="3"/>
          <w:numId w:val="41"/>
        </w:numPr>
        <w:suppressAutoHyphens/>
        <w:spacing w:line="360" w:lineRule="auto"/>
        <w:jc w:val="both"/>
        <w:rPr>
          <w:rFonts w:cs="Arial"/>
          <w:b/>
          <w:sz w:val="20"/>
          <w:szCs w:val="20"/>
        </w:rPr>
      </w:pPr>
      <w:r w:rsidRPr="0022624E">
        <w:rPr>
          <w:rFonts w:cs="Arial"/>
          <w:sz w:val="20"/>
          <w:szCs w:val="20"/>
        </w:rPr>
        <w:t>zamierzam powierzyć do wykonania podwykonawcom następującą część zamówienia</w:t>
      </w:r>
      <w:r>
        <w:rPr>
          <w:rFonts w:cs="Arial"/>
          <w:b/>
          <w:sz w:val="20"/>
          <w:szCs w:val="20"/>
        </w:rPr>
        <w:t xml:space="preserve"> *</w:t>
      </w:r>
    </w:p>
    <w:tbl>
      <w:tblPr>
        <w:tblW w:w="9067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3349"/>
        <w:gridCol w:w="2268"/>
        <w:gridCol w:w="2835"/>
      </w:tblGrid>
      <w:tr w:rsidR="004A7C1D" w:rsidRPr="007B1C9D" w14:paraId="439099BD" w14:textId="77777777" w:rsidTr="004B6FBF">
        <w:trPr>
          <w:trHeight w:val="557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2E61903A" w14:textId="77777777" w:rsidR="004A7C1D" w:rsidRPr="007B1C9D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cs="Arial"/>
                <w:b/>
                <w:sz w:val="18"/>
                <w:szCs w:val="18"/>
                <w:lang w:eastAsia="ar-SA"/>
              </w:rPr>
            </w:pPr>
          </w:p>
          <w:p w14:paraId="6FE6D30A" w14:textId="77777777" w:rsidR="004A7C1D" w:rsidRPr="007B1C9D" w:rsidRDefault="004A7C1D" w:rsidP="004B6FBF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Lp.</w:t>
            </w:r>
          </w:p>
          <w:p w14:paraId="053B1BE6" w14:textId="77777777" w:rsidR="004A7C1D" w:rsidRPr="007B1C9D" w:rsidRDefault="004A7C1D" w:rsidP="004B6FBF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47AA045F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Zakres zamówienia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607684BB" w14:textId="77777777" w:rsidR="004A7C1D" w:rsidRPr="007B1C9D" w:rsidRDefault="004A7C1D" w:rsidP="004B6FBF">
            <w:pPr>
              <w:suppressAutoHyphens/>
              <w:jc w:val="center"/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Wartość brutto (</w:t>
            </w:r>
            <w:r w:rsidRPr="007B1C9D"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  <w:t>PLN) lub procentowy udział podwykonawstwa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DCEDA11" w14:textId="77777777" w:rsidR="004A7C1D" w:rsidRPr="007B1C9D" w:rsidRDefault="004A7C1D" w:rsidP="004B6FBF">
            <w:pPr>
              <w:suppressAutoHyphens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Nazwa i adres podwykonawcy</w:t>
            </w:r>
          </w:p>
        </w:tc>
      </w:tr>
      <w:tr w:rsidR="004A7C1D" w:rsidRPr="007B1C9D" w14:paraId="71C3A38E" w14:textId="77777777" w:rsidTr="004B6FBF">
        <w:trPr>
          <w:trHeight w:val="118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1D66C027" w14:textId="77777777" w:rsidR="004A7C1D" w:rsidRPr="000C2176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09E65F81" w14:textId="77777777" w:rsidR="004A7C1D" w:rsidRPr="000C2176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65EA8857" w14:textId="77777777" w:rsidR="004A7C1D" w:rsidRPr="000C2176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717D5F73" w14:textId="77777777" w:rsidR="004A7C1D" w:rsidRPr="000C2176" w:rsidRDefault="004A7C1D" w:rsidP="004B6FBF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4</w:t>
            </w:r>
          </w:p>
        </w:tc>
      </w:tr>
      <w:tr w:rsidR="004A7C1D" w:rsidRPr="007B1C9D" w14:paraId="6F6E0114" w14:textId="77777777" w:rsidTr="004B6FBF">
        <w:trPr>
          <w:trHeight w:val="444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666443" w14:textId="77777777" w:rsidR="004A7C1D" w:rsidRPr="007B1C9D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214AE9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43AE20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BE788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  <w:tr w:rsidR="004A7C1D" w:rsidRPr="007B1C9D" w14:paraId="28B4A024" w14:textId="77777777" w:rsidTr="004B6FBF">
        <w:trPr>
          <w:trHeight w:val="423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2C50B4" w14:textId="77777777" w:rsidR="004A7C1D" w:rsidRPr="007B1C9D" w:rsidRDefault="004A7C1D" w:rsidP="004B6FBF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20EDB8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4C8E00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06DE4" w14:textId="77777777" w:rsidR="004A7C1D" w:rsidRPr="007B1C9D" w:rsidRDefault="004A7C1D" w:rsidP="004B6FBF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</w:tbl>
    <w:p w14:paraId="34705687" w14:textId="77777777" w:rsidR="004A7C1D" w:rsidRPr="0022624E" w:rsidRDefault="004A7C1D" w:rsidP="004A7C1D">
      <w:pPr>
        <w:suppressAutoHyphens/>
        <w:jc w:val="both"/>
        <w:rPr>
          <w:rFonts w:cs="Arial"/>
          <w:sz w:val="20"/>
          <w:szCs w:val="20"/>
        </w:rPr>
      </w:pPr>
    </w:p>
    <w:p w14:paraId="54B43D87" w14:textId="77777777" w:rsidR="004A7C1D" w:rsidRPr="004A7C1D" w:rsidRDefault="004A7C1D" w:rsidP="004A7C1D">
      <w:pPr>
        <w:numPr>
          <w:ilvl w:val="3"/>
          <w:numId w:val="41"/>
        </w:numPr>
        <w:suppressAutoHyphens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>nie zamierzam powi</w:t>
      </w:r>
      <w:r>
        <w:rPr>
          <w:rFonts w:cs="Arial"/>
          <w:sz w:val="20"/>
          <w:szCs w:val="20"/>
        </w:rPr>
        <w:t>erzać podwykonawcom żadnej części</w:t>
      </w:r>
      <w:r w:rsidRPr="0022624E">
        <w:rPr>
          <w:rFonts w:cs="Arial"/>
          <w:sz w:val="20"/>
          <w:szCs w:val="20"/>
        </w:rPr>
        <w:t xml:space="preserve"> zamówienia</w:t>
      </w:r>
      <w:r>
        <w:rPr>
          <w:rFonts w:cs="Arial"/>
          <w:b/>
          <w:sz w:val="20"/>
          <w:szCs w:val="20"/>
        </w:rPr>
        <w:t xml:space="preserve"> *</w:t>
      </w:r>
    </w:p>
    <w:p w14:paraId="2D62BDD1" w14:textId="06EDD9FD" w:rsidR="000C2176" w:rsidRDefault="00AF7DCB" w:rsidP="000C2176">
      <w:pPr>
        <w:suppressAutoHyphens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</w:t>
      </w:r>
    </w:p>
    <w:p w14:paraId="3FBC7963" w14:textId="77777777" w:rsidR="007954D5" w:rsidRPr="004A7C1D" w:rsidRDefault="007954D5" w:rsidP="007954D5">
      <w:pPr>
        <w:suppressAutoHyphens/>
        <w:jc w:val="both"/>
        <w:rPr>
          <w:rFonts w:cs="Arial"/>
          <w:b/>
          <w:sz w:val="20"/>
          <w:szCs w:val="20"/>
        </w:rPr>
      </w:pPr>
    </w:p>
    <w:p w14:paraId="5507AE68" w14:textId="77777777" w:rsidR="007954D5" w:rsidRDefault="007954D5" w:rsidP="007954D5">
      <w:pPr>
        <w:suppressAutoHyphens/>
        <w:jc w:val="both"/>
        <w:rPr>
          <w:rFonts w:cs="Arial"/>
          <w:b/>
          <w:bCs/>
          <w:sz w:val="20"/>
          <w:szCs w:val="20"/>
        </w:rPr>
      </w:pPr>
      <w:bookmarkStart w:id="9" w:name="_Hlk140604626"/>
      <w:r w:rsidRPr="007954D5">
        <w:rPr>
          <w:rFonts w:cs="Arial"/>
          <w:b/>
          <w:bCs/>
          <w:sz w:val="20"/>
          <w:szCs w:val="20"/>
        </w:rPr>
        <w:t>CZĘŚĆ VIII: „Budowa oświetlenia w ul. Wrzosowej i ul. Jarzębinowej w Czersku”.</w:t>
      </w:r>
      <w:bookmarkEnd w:id="9"/>
    </w:p>
    <w:p w14:paraId="3C89A973" w14:textId="13984E7C" w:rsidR="007954D5" w:rsidRPr="007954D5" w:rsidRDefault="007954D5" w:rsidP="007954D5">
      <w:pPr>
        <w:suppressAutoHyphens/>
        <w:jc w:val="both"/>
        <w:rPr>
          <w:rFonts w:cs="Arial"/>
          <w:b/>
          <w:bCs/>
          <w:sz w:val="20"/>
          <w:szCs w:val="20"/>
        </w:rPr>
      </w:pPr>
      <w:r w:rsidRPr="00D513E8">
        <w:rPr>
          <w:rFonts w:cs="Arial"/>
          <w:b/>
          <w:i/>
          <w:sz w:val="20"/>
          <w:szCs w:val="20"/>
        </w:rPr>
        <w:t>*</w:t>
      </w:r>
      <w:r w:rsidRPr="00D513E8">
        <w:rPr>
          <w:rFonts w:cs="Arial"/>
          <w:i/>
          <w:sz w:val="20"/>
          <w:szCs w:val="20"/>
        </w:rPr>
        <w:t>zaznaczyć odpowiednio</w:t>
      </w:r>
      <w:r w:rsidRPr="00D513E8">
        <w:rPr>
          <w:rFonts w:cs="Arial"/>
          <w:b/>
          <w:bCs/>
          <w:i/>
          <w:sz w:val="20"/>
          <w:szCs w:val="20"/>
        </w:rPr>
        <w:t>)</w:t>
      </w:r>
    </w:p>
    <w:p w14:paraId="08367C7E" w14:textId="77777777" w:rsidR="007954D5" w:rsidRDefault="007954D5" w:rsidP="007954D5">
      <w:pPr>
        <w:suppressAutoHyphens/>
        <w:jc w:val="both"/>
        <w:rPr>
          <w:rFonts w:cs="Arial"/>
          <w:b/>
          <w:sz w:val="20"/>
          <w:szCs w:val="20"/>
        </w:rPr>
      </w:pPr>
    </w:p>
    <w:p w14:paraId="2D52ADD7" w14:textId="77777777" w:rsidR="007954D5" w:rsidRDefault="007954D5" w:rsidP="007954D5">
      <w:pPr>
        <w:numPr>
          <w:ilvl w:val="3"/>
          <w:numId w:val="52"/>
        </w:numPr>
        <w:suppressAutoHyphens/>
        <w:spacing w:line="360" w:lineRule="auto"/>
        <w:jc w:val="both"/>
        <w:rPr>
          <w:rFonts w:cs="Arial"/>
          <w:b/>
          <w:sz w:val="20"/>
          <w:szCs w:val="20"/>
        </w:rPr>
      </w:pPr>
      <w:r w:rsidRPr="0022624E">
        <w:rPr>
          <w:rFonts w:cs="Arial"/>
          <w:sz w:val="20"/>
          <w:szCs w:val="20"/>
        </w:rPr>
        <w:t>zamierzam powierzyć do wykonania podwykonawcom następującą część zamówienia</w:t>
      </w:r>
      <w:r>
        <w:rPr>
          <w:rFonts w:cs="Arial"/>
          <w:b/>
          <w:sz w:val="20"/>
          <w:szCs w:val="20"/>
        </w:rPr>
        <w:t xml:space="preserve"> *</w:t>
      </w:r>
    </w:p>
    <w:tbl>
      <w:tblPr>
        <w:tblW w:w="9067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3349"/>
        <w:gridCol w:w="2268"/>
        <w:gridCol w:w="2835"/>
      </w:tblGrid>
      <w:tr w:rsidR="007954D5" w:rsidRPr="007B1C9D" w14:paraId="33C3AE34" w14:textId="77777777" w:rsidTr="00B81042">
        <w:trPr>
          <w:trHeight w:val="557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57E3D032" w14:textId="77777777" w:rsidR="007954D5" w:rsidRPr="007B1C9D" w:rsidRDefault="007954D5" w:rsidP="00B81042">
            <w:pPr>
              <w:suppressAutoHyphens/>
              <w:snapToGrid w:val="0"/>
              <w:ind w:right="-150" w:hanging="180"/>
              <w:jc w:val="center"/>
              <w:rPr>
                <w:rFonts w:cs="Arial"/>
                <w:b/>
                <w:sz w:val="18"/>
                <w:szCs w:val="18"/>
                <w:lang w:eastAsia="ar-SA"/>
              </w:rPr>
            </w:pPr>
          </w:p>
          <w:p w14:paraId="59B6E5C1" w14:textId="77777777" w:rsidR="007954D5" w:rsidRPr="007B1C9D" w:rsidRDefault="007954D5" w:rsidP="00B81042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Lp.</w:t>
            </w:r>
          </w:p>
          <w:p w14:paraId="589903EA" w14:textId="77777777" w:rsidR="007954D5" w:rsidRPr="007B1C9D" w:rsidRDefault="007954D5" w:rsidP="00B81042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013809F1" w14:textId="77777777" w:rsidR="007954D5" w:rsidRPr="007B1C9D" w:rsidRDefault="007954D5" w:rsidP="00B81042">
            <w:pPr>
              <w:suppressAutoHyphens/>
              <w:snapToGrid w:val="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Zakres zamówienia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5DE22589" w14:textId="77777777" w:rsidR="007954D5" w:rsidRPr="007B1C9D" w:rsidRDefault="007954D5" w:rsidP="00B81042">
            <w:pPr>
              <w:suppressAutoHyphens/>
              <w:jc w:val="center"/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Wartość brutto (</w:t>
            </w:r>
            <w:r w:rsidRPr="007B1C9D"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  <w:t>PLN) lub procentowy udział podwykonawstwa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7C6E172" w14:textId="77777777" w:rsidR="007954D5" w:rsidRPr="007B1C9D" w:rsidRDefault="007954D5" w:rsidP="00B81042">
            <w:pPr>
              <w:suppressAutoHyphens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Nazwa i adres podwykonawcy</w:t>
            </w:r>
          </w:p>
        </w:tc>
      </w:tr>
      <w:tr w:rsidR="007954D5" w:rsidRPr="007B1C9D" w14:paraId="59DC3E82" w14:textId="77777777" w:rsidTr="00B81042">
        <w:trPr>
          <w:trHeight w:val="118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74FEC7EB" w14:textId="77777777" w:rsidR="007954D5" w:rsidRPr="000C2176" w:rsidRDefault="007954D5" w:rsidP="00B81042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6D488A10" w14:textId="77777777" w:rsidR="007954D5" w:rsidRPr="000C2176" w:rsidRDefault="007954D5" w:rsidP="00B81042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12E58638" w14:textId="77777777" w:rsidR="007954D5" w:rsidRPr="000C2176" w:rsidRDefault="007954D5" w:rsidP="00B81042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0A5AD64F" w14:textId="77777777" w:rsidR="007954D5" w:rsidRPr="000C2176" w:rsidRDefault="007954D5" w:rsidP="00B81042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4</w:t>
            </w:r>
          </w:p>
        </w:tc>
      </w:tr>
      <w:tr w:rsidR="007954D5" w:rsidRPr="007B1C9D" w14:paraId="535A1BBC" w14:textId="77777777" w:rsidTr="00B81042">
        <w:trPr>
          <w:trHeight w:val="444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56E8B3" w14:textId="77777777" w:rsidR="007954D5" w:rsidRPr="007B1C9D" w:rsidRDefault="007954D5" w:rsidP="00B81042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2A1550" w14:textId="77777777" w:rsidR="007954D5" w:rsidRPr="007B1C9D" w:rsidRDefault="007954D5" w:rsidP="00B81042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806253" w14:textId="77777777" w:rsidR="007954D5" w:rsidRPr="007B1C9D" w:rsidRDefault="007954D5" w:rsidP="00B81042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8CFD7" w14:textId="77777777" w:rsidR="007954D5" w:rsidRPr="007B1C9D" w:rsidRDefault="007954D5" w:rsidP="00B81042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  <w:tr w:rsidR="007954D5" w:rsidRPr="007B1C9D" w14:paraId="1557C281" w14:textId="77777777" w:rsidTr="00B81042">
        <w:trPr>
          <w:trHeight w:val="423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E6D0B7" w14:textId="77777777" w:rsidR="007954D5" w:rsidRPr="007B1C9D" w:rsidRDefault="007954D5" w:rsidP="00B81042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E1D905" w14:textId="77777777" w:rsidR="007954D5" w:rsidRPr="007B1C9D" w:rsidRDefault="007954D5" w:rsidP="00B81042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4F54CF" w14:textId="77777777" w:rsidR="007954D5" w:rsidRPr="007B1C9D" w:rsidRDefault="007954D5" w:rsidP="00B81042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54153" w14:textId="77777777" w:rsidR="007954D5" w:rsidRPr="007B1C9D" w:rsidRDefault="007954D5" w:rsidP="00B81042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</w:tbl>
    <w:p w14:paraId="62CD8EED" w14:textId="77777777" w:rsidR="007954D5" w:rsidRPr="0022624E" w:rsidRDefault="007954D5" w:rsidP="007954D5">
      <w:pPr>
        <w:suppressAutoHyphens/>
        <w:jc w:val="both"/>
        <w:rPr>
          <w:rFonts w:cs="Arial"/>
          <w:sz w:val="20"/>
          <w:szCs w:val="20"/>
        </w:rPr>
      </w:pPr>
    </w:p>
    <w:p w14:paraId="02F0FF8E" w14:textId="77777777" w:rsidR="007954D5" w:rsidRPr="004A7C1D" w:rsidRDefault="007954D5" w:rsidP="007954D5">
      <w:pPr>
        <w:numPr>
          <w:ilvl w:val="3"/>
          <w:numId w:val="52"/>
        </w:numPr>
        <w:suppressAutoHyphens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>nie zamierzam powi</w:t>
      </w:r>
      <w:r>
        <w:rPr>
          <w:rFonts w:cs="Arial"/>
          <w:sz w:val="20"/>
          <w:szCs w:val="20"/>
        </w:rPr>
        <w:t>erzać podwykonawcom żadnej części</w:t>
      </w:r>
      <w:r w:rsidRPr="0022624E">
        <w:rPr>
          <w:rFonts w:cs="Arial"/>
          <w:sz w:val="20"/>
          <w:szCs w:val="20"/>
        </w:rPr>
        <w:t xml:space="preserve"> zamówienia</w:t>
      </w:r>
      <w:r>
        <w:rPr>
          <w:rFonts w:cs="Arial"/>
          <w:b/>
          <w:sz w:val="20"/>
          <w:szCs w:val="20"/>
        </w:rPr>
        <w:t xml:space="preserve"> *</w:t>
      </w:r>
    </w:p>
    <w:p w14:paraId="72889BD0" w14:textId="77777777" w:rsidR="007954D5" w:rsidRDefault="007954D5" w:rsidP="007954D5">
      <w:pPr>
        <w:suppressAutoHyphens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</w:t>
      </w:r>
    </w:p>
    <w:p w14:paraId="4EBF2FCF" w14:textId="77777777" w:rsidR="00AF7DCB" w:rsidRDefault="00AF7DCB" w:rsidP="000C2176">
      <w:pPr>
        <w:suppressAutoHyphens/>
        <w:jc w:val="both"/>
        <w:rPr>
          <w:rFonts w:cs="Arial"/>
          <w:sz w:val="20"/>
          <w:szCs w:val="20"/>
        </w:rPr>
      </w:pPr>
    </w:p>
    <w:p w14:paraId="4018CACD" w14:textId="5F5485E6" w:rsidR="000C2176" w:rsidRPr="00DC442C" w:rsidRDefault="000C2176" w:rsidP="000C2176">
      <w:pPr>
        <w:numPr>
          <w:ilvl w:val="0"/>
          <w:numId w:val="1"/>
        </w:numPr>
        <w:spacing w:after="240" w:line="36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Udzielimy</w:t>
      </w:r>
      <w:r w:rsidRPr="00396E0E">
        <w:rPr>
          <w:rFonts w:cs="Arial"/>
          <w:sz w:val="20"/>
          <w:szCs w:val="20"/>
        </w:rPr>
        <w:t xml:space="preserve"> Zamawiającemu gwarancji dobrej jakości wykonanych robó</w:t>
      </w:r>
      <w:r>
        <w:rPr>
          <w:rFonts w:cs="Arial"/>
          <w:sz w:val="20"/>
          <w:szCs w:val="20"/>
        </w:rPr>
        <w:t xml:space="preserve">t, </w:t>
      </w:r>
      <w:r>
        <w:rPr>
          <w:rFonts w:cs="Arial"/>
          <w:b/>
          <w:sz w:val="20"/>
          <w:szCs w:val="20"/>
        </w:rPr>
        <w:t>na</w:t>
      </w:r>
      <w:r w:rsidRPr="00426395">
        <w:rPr>
          <w:rFonts w:cs="Arial"/>
          <w:b/>
          <w:sz w:val="20"/>
          <w:szCs w:val="20"/>
        </w:rPr>
        <w:t xml:space="preserve"> okres </w:t>
      </w:r>
      <w:r>
        <w:rPr>
          <w:rFonts w:cs="Arial"/>
          <w:b/>
          <w:sz w:val="20"/>
          <w:szCs w:val="20"/>
        </w:rPr>
        <w:t>wskazany w ofercie</w:t>
      </w:r>
      <w:r w:rsidRPr="00426395">
        <w:rPr>
          <w:rFonts w:cs="Arial"/>
          <w:b/>
          <w:sz w:val="20"/>
          <w:szCs w:val="20"/>
        </w:rPr>
        <w:t>,</w:t>
      </w:r>
      <w:r w:rsidRPr="00396E0E">
        <w:rPr>
          <w:rFonts w:cs="Arial"/>
          <w:sz w:val="20"/>
          <w:szCs w:val="20"/>
        </w:rPr>
        <w:t xml:space="preserve"> licząc od daty odbioru </w:t>
      </w:r>
      <w:r>
        <w:rPr>
          <w:rFonts w:cs="Arial"/>
          <w:sz w:val="20"/>
          <w:szCs w:val="20"/>
        </w:rPr>
        <w:t>końcowego przedmiotu zamówienia.</w:t>
      </w:r>
    </w:p>
    <w:p w14:paraId="1228E614" w14:textId="77777777" w:rsidR="000C2176" w:rsidRPr="00061553" w:rsidRDefault="000C2176" w:rsidP="000C217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 w:rsidRPr="00061553">
        <w:rPr>
          <w:rFonts w:cs="Arial"/>
          <w:sz w:val="20"/>
          <w:szCs w:val="20"/>
        </w:rPr>
        <w:t>sposób reprezentacji Wykonawcy/Wykonawców wspólnie ubiegających się o zamówienie* dla potrzeb  niniejszego zamówienia jest następujący:</w:t>
      </w:r>
    </w:p>
    <w:p w14:paraId="460F4B4E" w14:textId="77777777" w:rsidR="000C2176" w:rsidRPr="00061553" w:rsidRDefault="000C2176" w:rsidP="000C2176">
      <w:pPr>
        <w:jc w:val="both"/>
        <w:rPr>
          <w:rFonts w:cs="Arial"/>
          <w:sz w:val="20"/>
          <w:szCs w:val="20"/>
        </w:rPr>
      </w:pPr>
      <w:r w:rsidRPr="00061553">
        <w:rPr>
          <w:rFonts w:cs="Arial"/>
          <w:sz w:val="20"/>
          <w:szCs w:val="20"/>
        </w:rPr>
        <w:t>…………………………………………………………………………………………………………………….........</w:t>
      </w:r>
    </w:p>
    <w:p w14:paraId="53C8D876" w14:textId="77777777" w:rsidR="000C2176" w:rsidRPr="00061553" w:rsidRDefault="000C2176" w:rsidP="000C2176">
      <w:pPr>
        <w:rPr>
          <w:rFonts w:cs="Arial"/>
          <w:sz w:val="20"/>
          <w:szCs w:val="20"/>
        </w:rPr>
      </w:pPr>
      <w:r w:rsidRPr="00061553">
        <w:rPr>
          <w:rFonts w:cs="Arial"/>
          <w:sz w:val="20"/>
          <w:szCs w:val="20"/>
        </w:rPr>
        <w:t xml:space="preserve">………………………………………………………………………………………………………………………….. </w:t>
      </w:r>
    </w:p>
    <w:p w14:paraId="5B24FAA3" w14:textId="2FDC9160" w:rsidR="000C2176" w:rsidRDefault="000C2176" w:rsidP="000C2176">
      <w:pPr>
        <w:rPr>
          <w:rFonts w:cs="Arial"/>
          <w:i/>
          <w:sz w:val="16"/>
          <w:szCs w:val="16"/>
        </w:rPr>
      </w:pPr>
      <w:r w:rsidRPr="00061553">
        <w:rPr>
          <w:rFonts w:cs="Arial"/>
          <w:i/>
          <w:sz w:val="16"/>
          <w:szCs w:val="16"/>
        </w:rPr>
        <w:t xml:space="preserve">                        (wypełniają jedynie przedsiębiorcy składający wspólną ofertę-spółki cywilne, konsorcja)</w:t>
      </w:r>
    </w:p>
    <w:p w14:paraId="54DE08B9" w14:textId="77777777" w:rsidR="0034159F" w:rsidRDefault="0034159F" w:rsidP="000C2176">
      <w:pPr>
        <w:rPr>
          <w:rFonts w:cs="Arial"/>
          <w:i/>
          <w:sz w:val="16"/>
          <w:szCs w:val="16"/>
        </w:rPr>
      </w:pPr>
    </w:p>
    <w:p w14:paraId="089781F8" w14:textId="77777777" w:rsidR="0034159F" w:rsidRDefault="0034159F" w:rsidP="000C2176">
      <w:pPr>
        <w:rPr>
          <w:rFonts w:cs="Arial"/>
          <w:i/>
          <w:sz w:val="16"/>
          <w:szCs w:val="16"/>
        </w:rPr>
      </w:pPr>
    </w:p>
    <w:p w14:paraId="3C7E565B" w14:textId="77777777" w:rsidR="0034159F" w:rsidRDefault="0034159F" w:rsidP="000C2176">
      <w:pPr>
        <w:rPr>
          <w:rFonts w:cs="Arial"/>
          <w:i/>
          <w:sz w:val="16"/>
          <w:szCs w:val="16"/>
        </w:rPr>
      </w:pPr>
    </w:p>
    <w:p w14:paraId="5144B6F5" w14:textId="77777777" w:rsidR="0034159F" w:rsidRDefault="0034159F" w:rsidP="000C2176">
      <w:pPr>
        <w:rPr>
          <w:rFonts w:cs="Arial"/>
          <w:i/>
          <w:sz w:val="16"/>
          <w:szCs w:val="16"/>
        </w:rPr>
      </w:pPr>
    </w:p>
    <w:p w14:paraId="2D6BE8C9" w14:textId="77777777" w:rsidR="0034159F" w:rsidRDefault="0034159F" w:rsidP="000C2176">
      <w:pPr>
        <w:rPr>
          <w:rFonts w:cs="Arial"/>
          <w:i/>
          <w:sz w:val="16"/>
          <w:szCs w:val="16"/>
        </w:rPr>
      </w:pPr>
    </w:p>
    <w:p w14:paraId="445383D9" w14:textId="77777777" w:rsidR="0034159F" w:rsidRDefault="0034159F" w:rsidP="000C2176">
      <w:pPr>
        <w:rPr>
          <w:rFonts w:cs="Arial"/>
          <w:i/>
          <w:sz w:val="16"/>
          <w:szCs w:val="16"/>
        </w:rPr>
      </w:pPr>
    </w:p>
    <w:p w14:paraId="3FB0C6BC" w14:textId="77777777" w:rsidR="0034159F" w:rsidRDefault="0034159F" w:rsidP="000C2176">
      <w:pPr>
        <w:rPr>
          <w:rFonts w:cs="Arial"/>
          <w:i/>
          <w:sz w:val="16"/>
          <w:szCs w:val="16"/>
        </w:rPr>
      </w:pPr>
    </w:p>
    <w:p w14:paraId="4F6082AB" w14:textId="77777777" w:rsidR="0034159F" w:rsidRDefault="0034159F" w:rsidP="000C2176">
      <w:pPr>
        <w:rPr>
          <w:rFonts w:cs="Arial"/>
          <w:i/>
          <w:sz w:val="16"/>
          <w:szCs w:val="16"/>
        </w:rPr>
      </w:pPr>
    </w:p>
    <w:p w14:paraId="407423EF" w14:textId="77777777" w:rsidR="0034159F" w:rsidRDefault="0034159F" w:rsidP="000C2176">
      <w:pPr>
        <w:rPr>
          <w:rFonts w:cs="Arial"/>
          <w:i/>
          <w:sz w:val="16"/>
          <w:szCs w:val="16"/>
        </w:rPr>
      </w:pPr>
    </w:p>
    <w:p w14:paraId="2ACBCBCB" w14:textId="77777777" w:rsidR="0034159F" w:rsidRDefault="0034159F" w:rsidP="000C2176">
      <w:pPr>
        <w:rPr>
          <w:rFonts w:cs="Arial"/>
          <w:i/>
          <w:sz w:val="16"/>
          <w:szCs w:val="16"/>
        </w:rPr>
      </w:pPr>
    </w:p>
    <w:p w14:paraId="1B57B8DB" w14:textId="77777777" w:rsidR="0034159F" w:rsidRPr="003E0E15" w:rsidRDefault="0034159F" w:rsidP="0034159F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b/>
          <w:sz w:val="20"/>
          <w:szCs w:val="20"/>
        </w:rPr>
      </w:pPr>
      <w:r w:rsidRPr="003E0E15">
        <w:rPr>
          <w:rFonts w:cs="Arial"/>
          <w:b/>
          <w:sz w:val="20"/>
          <w:szCs w:val="20"/>
        </w:rPr>
        <w:t xml:space="preserve">wadium: </w:t>
      </w:r>
    </w:p>
    <w:tbl>
      <w:tblPr>
        <w:tblStyle w:val="Tabela-Siatka11"/>
        <w:tblW w:w="0" w:type="auto"/>
        <w:tblInd w:w="357" w:type="dxa"/>
        <w:tblLook w:val="04A0" w:firstRow="1" w:lastRow="0" w:firstColumn="1" w:lastColumn="0" w:noHBand="0" w:noVBand="1"/>
      </w:tblPr>
      <w:tblGrid>
        <w:gridCol w:w="3080"/>
        <w:gridCol w:w="4965"/>
      </w:tblGrid>
      <w:tr w:rsidR="0034159F" w:rsidRPr="003E0E15" w14:paraId="422C4E58" w14:textId="77777777" w:rsidTr="00B81042">
        <w:tc>
          <w:tcPr>
            <w:tcW w:w="3080" w:type="dxa"/>
          </w:tcPr>
          <w:p w14:paraId="0F5B6C66" w14:textId="77777777" w:rsidR="0034159F" w:rsidRPr="003E0E15" w:rsidRDefault="0034159F" w:rsidP="00B81042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3E0E15">
              <w:rPr>
                <w:rFonts w:cs="Arial"/>
                <w:b/>
                <w:sz w:val="20"/>
                <w:szCs w:val="20"/>
              </w:rPr>
              <w:t>kwota</w:t>
            </w:r>
          </w:p>
        </w:tc>
        <w:tc>
          <w:tcPr>
            <w:tcW w:w="4965" w:type="dxa"/>
          </w:tcPr>
          <w:p w14:paraId="415A396E" w14:textId="77777777" w:rsidR="0034159F" w:rsidRPr="003E0E15" w:rsidRDefault="0034159F" w:rsidP="00B81042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3E0E15">
              <w:rPr>
                <w:rFonts w:cs="Arial"/>
                <w:b/>
                <w:sz w:val="20"/>
                <w:szCs w:val="20"/>
              </w:rPr>
              <w:t>Forma</w:t>
            </w:r>
          </w:p>
          <w:p w14:paraId="3D5A0987" w14:textId="77777777" w:rsidR="0034159F" w:rsidRPr="003E0E15" w:rsidRDefault="0034159F" w:rsidP="00B81042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3E0E15"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3E0E15">
              <w:rPr>
                <w:rFonts w:cs="Arial"/>
                <w:i/>
                <w:sz w:val="20"/>
                <w:szCs w:val="20"/>
              </w:rPr>
              <w:t>(wpisać w jakiej formie)</w:t>
            </w:r>
          </w:p>
        </w:tc>
      </w:tr>
      <w:tr w:rsidR="0034159F" w:rsidRPr="003E0E15" w14:paraId="78A14DC9" w14:textId="77777777" w:rsidTr="00B81042">
        <w:tc>
          <w:tcPr>
            <w:tcW w:w="3080" w:type="dxa"/>
          </w:tcPr>
          <w:p w14:paraId="38C658B1" w14:textId="1D35F9F8" w:rsidR="0034159F" w:rsidRPr="003E0E15" w:rsidRDefault="0034159F" w:rsidP="0034159F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23702F">
              <w:rPr>
                <w:rFonts w:cs="Arial"/>
                <w:b/>
                <w:bCs/>
                <w:sz w:val="20"/>
                <w:szCs w:val="20"/>
                <w:lang w:eastAsia="en-US"/>
              </w:rPr>
              <w:t>CZ</w:t>
            </w:r>
            <w:r>
              <w:rPr>
                <w:rFonts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23702F">
              <w:rPr>
                <w:rFonts w:cs="Arial"/>
                <w:b/>
                <w:bCs/>
                <w:sz w:val="20"/>
                <w:szCs w:val="20"/>
                <w:lang w:eastAsia="en-US"/>
              </w:rPr>
              <w:t>I:</w:t>
            </w:r>
            <w:r w:rsidRPr="0023702F">
              <w:rPr>
                <w:rFonts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Arial"/>
                <w:sz w:val="20"/>
                <w:szCs w:val="20"/>
                <w:lang w:eastAsia="en-US"/>
              </w:rPr>
              <w:t xml:space="preserve">    </w:t>
            </w:r>
            <w:r w:rsidRPr="0023702F">
              <w:rPr>
                <w:rFonts w:cs="Arial"/>
                <w:b/>
                <w:sz w:val="20"/>
                <w:szCs w:val="20"/>
                <w:lang w:eastAsia="en-US"/>
              </w:rPr>
              <w:t>500,00 zł</w:t>
            </w:r>
            <w:r w:rsidRPr="0023702F">
              <w:rPr>
                <w:rFonts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965" w:type="dxa"/>
          </w:tcPr>
          <w:p w14:paraId="2C454629" w14:textId="77777777" w:rsidR="0034159F" w:rsidRPr="003E0E15" w:rsidRDefault="0034159F" w:rsidP="0034159F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34159F" w:rsidRPr="003E0E15" w14:paraId="49CD8A8A" w14:textId="77777777" w:rsidTr="00B81042">
        <w:tc>
          <w:tcPr>
            <w:tcW w:w="3080" w:type="dxa"/>
          </w:tcPr>
          <w:p w14:paraId="3F686BA7" w14:textId="4FEAA46D" w:rsidR="0034159F" w:rsidRDefault="0034159F" w:rsidP="0034159F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23702F">
              <w:rPr>
                <w:rFonts w:cs="Arial"/>
                <w:b/>
                <w:bCs/>
                <w:sz w:val="20"/>
                <w:szCs w:val="20"/>
                <w:lang w:eastAsia="en-US"/>
              </w:rPr>
              <w:t>CZ</w:t>
            </w:r>
            <w:r>
              <w:rPr>
                <w:rFonts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23702F">
              <w:rPr>
                <w:rFonts w:cs="Arial"/>
                <w:b/>
                <w:bCs/>
                <w:sz w:val="20"/>
                <w:szCs w:val="20"/>
                <w:lang w:eastAsia="en-US"/>
              </w:rPr>
              <w:t>II:</w:t>
            </w:r>
            <w:r w:rsidRPr="0023702F">
              <w:rPr>
                <w:rFonts w:cs="Arial"/>
                <w:sz w:val="20"/>
                <w:szCs w:val="20"/>
                <w:lang w:eastAsia="en-US"/>
              </w:rPr>
              <w:t xml:space="preserve"> </w:t>
            </w:r>
            <w:r w:rsidRPr="0023702F">
              <w:rPr>
                <w:rFonts w:cs="Arial"/>
                <w:b/>
                <w:bCs/>
                <w:sz w:val="20"/>
                <w:szCs w:val="20"/>
                <w:lang w:eastAsia="en-US"/>
              </w:rPr>
              <w:t>1</w:t>
            </w:r>
            <w:r w:rsidRPr="0023702F">
              <w:rPr>
                <w:rFonts w:cs="Arial"/>
                <w:sz w:val="20"/>
                <w:szCs w:val="20"/>
                <w:lang w:eastAsia="en-US"/>
              </w:rPr>
              <w:t xml:space="preserve"> </w:t>
            </w:r>
            <w:r w:rsidRPr="0023702F">
              <w:rPr>
                <w:rFonts w:cs="Arial"/>
                <w:b/>
                <w:sz w:val="20"/>
                <w:szCs w:val="20"/>
                <w:lang w:eastAsia="en-US"/>
              </w:rPr>
              <w:t>500,00 zł</w:t>
            </w:r>
            <w:r w:rsidRPr="0023702F">
              <w:rPr>
                <w:rFonts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965" w:type="dxa"/>
          </w:tcPr>
          <w:p w14:paraId="23F6B013" w14:textId="77777777" w:rsidR="0034159F" w:rsidRPr="003E0E15" w:rsidRDefault="0034159F" w:rsidP="0034159F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34159F" w:rsidRPr="003E0E15" w14:paraId="12E98FE8" w14:textId="77777777" w:rsidTr="00B81042">
        <w:tc>
          <w:tcPr>
            <w:tcW w:w="3080" w:type="dxa"/>
          </w:tcPr>
          <w:p w14:paraId="4FA6A7F7" w14:textId="0DEDEC4F" w:rsidR="0034159F" w:rsidRDefault="0034159F" w:rsidP="0034159F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23702F">
              <w:rPr>
                <w:rFonts w:cs="Arial"/>
                <w:b/>
                <w:bCs/>
                <w:sz w:val="20"/>
                <w:szCs w:val="20"/>
                <w:lang w:eastAsia="en-US"/>
              </w:rPr>
              <w:t>CZ</w:t>
            </w:r>
            <w:r>
              <w:rPr>
                <w:rFonts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23702F">
              <w:rPr>
                <w:rFonts w:cs="Arial"/>
                <w:b/>
                <w:bCs/>
                <w:sz w:val="20"/>
                <w:szCs w:val="20"/>
                <w:lang w:eastAsia="en-US"/>
              </w:rPr>
              <w:t>III:</w:t>
            </w:r>
            <w:r w:rsidRPr="0023702F">
              <w:rPr>
                <w:rFonts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Arial"/>
                <w:sz w:val="20"/>
                <w:szCs w:val="20"/>
                <w:lang w:eastAsia="en-US"/>
              </w:rPr>
              <w:t xml:space="preserve">   </w:t>
            </w:r>
            <w:r w:rsidRPr="0023702F">
              <w:rPr>
                <w:rFonts w:cs="Arial"/>
                <w:b/>
                <w:sz w:val="20"/>
                <w:szCs w:val="20"/>
                <w:lang w:eastAsia="en-US"/>
              </w:rPr>
              <w:t>500,00 zł</w:t>
            </w:r>
            <w:r w:rsidRPr="0023702F">
              <w:rPr>
                <w:rFonts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965" w:type="dxa"/>
          </w:tcPr>
          <w:p w14:paraId="4786A15F" w14:textId="77777777" w:rsidR="0034159F" w:rsidRPr="003E0E15" w:rsidRDefault="0034159F" w:rsidP="0034159F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34159F" w:rsidRPr="003E0E15" w14:paraId="669B88A1" w14:textId="77777777" w:rsidTr="00B81042">
        <w:tc>
          <w:tcPr>
            <w:tcW w:w="3080" w:type="dxa"/>
          </w:tcPr>
          <w:p w14:paraId="43530308" w14:textId="0DD70BD7" w:rsidR="0034159F" w:rsidRDefault="0034159F" w:rsidP="0034159F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23702F">
              <w:rPr>
                <w:rFonts w:cs="Arial"/>
                <w:b/>
                <w:bCs/>
                <w:sz w:val="20"/>
                <w:szCs w:val="20"/>
                <w:lang w:eastAsia="en-US"/>
              </w:rPr>
              <w:t>CZ</w:t>
            </w:r>
            <w:r>
              <w:rPr>
                <w:rFonts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23702F">
              <w:rPr>
                <w:rFonts w:cs="Arial"/>
                <w:b/>
                <w:bCs/>
                <w:sz w:val="20"/>
                <w:szCs w:val="20"/>
                <w:lang w:eastAsia="en-US"/>
              </w:rPr>
              <w:t>IV:</w:t>
            </w:r>
            <w:r w:rsidRPr="0023702F">
              <w:rPr>
                <w:rFonts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Arial"/>
                <w:sz w:val="20"/>
                <w:szCs w:val="20"/>
                <w:lang w:eastAsia="en-US"/>
              </w:rPr>
              <w:t xml:space="preserve">   </w:t>
            </w:r>
            <w:r w:rsidRPr="0023702F">
              <w:rPr>
                <w:rFonts w:cs="Arial"/>
                <w:b/>
                <w:sz w:val="20"/>
                <w:szCs w:val="20"/>
                <w:lang w:eastAsia="en-US"/>
              </w:rPr>
              <w:t>500,00 zł</w:t>
            </w:r>
            <w:r w:rsidRPr="0023702F">
              <w:rPr>
                <w:rFonts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965" w:type="dxa"/>
          </w:tcPr>
          <w:p w14:paraId="62A81E33" w14:textId="77777777" w:rsidR="0034159F" w:rsidRPr="003E0E15" w:rsidRDefault="0034159F" w:rsidP="0034159F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34159F" w:rsidRPr="003E0E15" w14:paraId="5E6DD0A2" w14:textId="77777777" w:rsidTr="00B81042">
        <w:tc>
          <w:tcPr>
            <w:tcW w:w="3080" w:type="dxa"/>
          </w:tcPr>
          <w:p w14:paraId="1B6143A7" w14:textId="286A3745" w:rsidR="0034159F" w:rsidRDefault="0034159F" w:rsidP="0034159F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23702F">
              <w:rPr>
                <w:rFonts w:cs="Arial"/>
                <w:b/>
                <w:bCs/>
                <w:sz w:val="20"/>
                <w:szCs w:val="20"/>
                <w:lang w:eastAsia="en-US"/>
              </w:rPr>
              <w:t>CZ</w:t>
            </w:r>
            <w:r>
              <w:rPr>
                <w:rFonts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23702F">
              <w:rPr>
                <w:rFonts w:cs="Arial"/>
                <w:b/>
                <w:bCs/>
                <w:sz w:val="20"/>
                <w:szCs w:val="20"/>
                <w:lang w:eastAsia="en-US"/>
              </w:rPr>
              <w:t>V:</w:t>
            </w:r>
            <w:r w:rsidRPr="0023702F">
              <w:rPr>
                <w:rFonts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Arial"/>
                <w:sz w:val="20"/>
                <w:szCs w:val="20"/>
                <w:lang w:eastAsia="en-US"/>
              </w:rPr>
              <w:t xml:space="preserve">    </w:t>
            </w:r>
            <w:r w:rsidRPr="0023702F">
              <w:rPr>
                <w:rFonts w:cs="Arial"/>
                <w:b/>
                <w:sz w:val="20"/>
                <w:szCs w:val="20"/>
                <w:lang w:eastAsia="en-US"/>
              </w:rPr>
              <w:t>300,00 zł</w:t>
            </w:r>
            <w:r w:rsidRPr="0023702F">
              <w:rPr>
                <w:rFonts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965" w:type="dxa"/>
          </w:tcPr>
          <w:p w14:paraId="7D6D1FE7" w14:textId="77777777" w:rsidR="0034159F" w:rsidRPr="003E0E15" w:rsidRDefault="0034159F" w:rsidP="0034159F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34159F" w:rsidRPr="003E0E15" w14:paraId="3F05FAF4" w14:textId="77777777" w:rsidTr="00B81042">
        <w:tc>
          <w:tcPr>
            <w:tcW w:w="3080" w:type="dxa"/>
          </w:tcPr>
          <w:p w14:paraId="295F1E7E" w14:textId="5A6D267C" w:rsidR="0034159F" w:rsidRDefault="0034159F" w:rsidP="0034159F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23702F">
              <w:rPr>
                <w:rFonts w:cs="Arial"/>
                <w:b/>
                <w:bCs/>
                <w:sz w:val="20"/>
                <w:szCs w:val="20"/>
                <w:lang w:eastAsia="en-US"/>
              </w:rPr>
              <w:t>CZ</w:t>
            </w:r>
            <w:r>
              <w:rPr>
                <w:rFonts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23702F">
              <w:rPr>
                <w:rFonts w:cs="Arial"/>
                <w:b/>
                <w:bCs/>
                <w:sz w:val="20"/>
                <w:szCs w:val="20"/>
                <w:lang w:eastAsia="en-US"/>
              </w:rPr>
              <w:t>VII:</w:t>
            </w:r>
            <w:r w:rsidRPr="0023702F">
              <w:rPr>
                <w:rFonts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Arial"/>
                <w:sz w:val="20"/>
                <w:szCs w:val="20"/>
                <w:lang w:eastAsia="en-US"/>
              </w:rPr>
              <w:t xml:space="preserve">  </w:t>
            </w:r>
            <w:r w:rsidRPr="0023702F">
              <w:rPr>
                <w:rFonts w:cs="Arial"/>
                <w:b/>
                <w:sz w:val="20"/>
                <w:szCs w:val="20"/>
                <w:lang w:eastAsia="en-US"/>
              </w:rPr>
              <w:t>300,00 zł</w:t>
            </w:r>
            <w:r w:rsidRPr="0023702F">
              <w:rPr>
                <w:rFonts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965" w:type="dxa"/>
          </w:tcPr>
          <w:p w14:paraId="41218C09" w14:textId="77777777" w:rsidR="0034159F" w:rsidRPr="003E0E15" w:rsidRDefault="0034159F" w:rsidP="0034159F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34159F" w:rsidRPr="003E0E15" w14:paraId="76A43417" w14:textId="77777777" w:rsidTr="00B81042">
        <w:tc>
          <w:tcPr>
            <w:tcW w:w="3080" w:type="dxa"/>
          </w:tcPr>
          <w:p w14:paraId="19FD209B" w14:textId="757A5F4C" w:rsidR="0034159F" w:rsidRDefault="0034159F" w:rsidP="0034159F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  <w:r w:rsidRPr="0023702F">
              <w:rPr>
                <w:rFonts w:cs="Arial"/>
                <w:b/>
                <w:bCs/>
                <w:sz w:val="20"/>
                <w:szCs w:val="20"/>
                <w:lang w:eastAsia="en-US"/>
              </w:rPr>
              <w:t>CZ</w:t>
            </w:r>
            <w:r>
              <w:rPr>
                <w:rFonts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23702F">
              <w:rPr>
                <w:rFonts w:cs="Arial"/>
                <w:b/>
                <w:bCs/>
                <w:sz w:val="20"/>
                <w:szCs w:val="20"/>
                <w:lang w:eastAsia="en-US"/>
              </w:rPr>
              <w:t>VIII: 1</w:t>
            </w:r>
            <w:r w:rsidRPr="0023702F">
              <w:rPr>
                <w:rFonts w:cs="Arial"/>
                <w:sz w:val="20"/>
                <w:szCs w:val="20"/>
                <w:lang w:eastAsia="en-US"/>
              </w:rPr>
              <w:t xml:space="preserve"> </w:t>
            </w:r>
            <w:r w:rsidRPr="0023702F">
              <w:rPr>
                <w:rFonts w:cs="Arial"/>
                <w:b/>
                <w:sz w:val="20"/>
                <w:szCs w:val="20"/>
                <w:lang w:eastAsia="en-US"/>
              </w:rPr>
              <w:t>500,00 zł</w:t>
            </w:r>
            <w:r w:rsidRPr="0023702F">
              <w:rPr>
                <w:rFonts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965" w:type="dxa"/>
          </w:tcPr>
          <w:p w14:paraId="1ED89A4D" w14:textId="77777777" w:rsidR="0034159F" w:rsidRPr="003E0E15" w:rsidRDefault="0034159F" w:rsidP="0034159F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42504059" w14:textId="77777777" w:rsidR="0034159F" w:rsidRDefault="0034159F" w:rsidP="0034159F">
      <w:pPr>
        <w:spacing w:after="240" w:line="23" w:lineRule="atLeast"/>
        <w:ind w:left="360"/>
        <w:rPr>
          <w:rFonts w:cs="Arial"/>
          <w:sz w:val="20"/>
          <w:szCs w:val="20"/>
        </w:rPr>
      </w:pPr>
    </w:p>
    <w:p w14:paraId="5F320F61" w14:textId="7B8F44D3" w:rsidR="0034159F" w:rsidRPr="003E0E15" w:rsidRDefault="0034159F" w:rsidP="0034159F">
      <w:pPr>
        <w:spacing w:after="240" w:line="23" w:lineRule="atLeast"/>
        <w:ind w:left="360"/>
        <w:rPr>
          <w:rFonts w:cs="Tahoma"/>
          <w:sz w:val="20"/>
          <w:szCs w:val="20"/>
        </w:rPr>
      </w:pPr>
      <w:r w:rsidRPr="003E0E15">
        <w:rPr>
          <w:rFonts w:cs="Arial"/>
          <w:sz w:val="20"/>
          <w:szCs w:val="20"/>
        </w:rPr>
        <w:t>Wadium wniesione w formie pieniężnej należy zwrócić na rachunek bankowy:</w:t>
      </w:r>
      <w:r w:rsidRPr="003E0E15">
        <w:rPr>
          <w:rFonts w:cs="Tahoma"/>
          <w:sz w:val="20"/>
          <w:szCs w:val="20"/>
        </w:rPr>
        <w:t xml:space="preserve"> </w:t>
      </w:r>
    </w:p>
    <w:p w14:paraId="1E84E3B7" w14:textId="77777777" w:rsidR="0034159F" w:rsidRDefault="0034159F" w:rsidP="0034159F">
      <w:pPr>
        <w:rPr>
          <w:rFonts w:cs="Arial"/>
          <w:i/>
          <w:sz w:val="16"/>
          <w:szCs w:val="16"/>
        </w:rPr>
      </w:pPr>
      <w:r w:rsidRPr="003E0E15">
        <w:rPr>
          <w:rFonts w:cs="Tahoma"/>
          <w:sz w:val="20"/>
          <w:szCs w:val="20"/>
        </w:rPr>
        <w:t>____________________________________________________________________________________</w:t>
      </w:r>
    </w:p>
    <w:p w14:paraId="6B20B766" w14:textId="77777777" w:rsidR="0034159F" w:rsidRPr="008C233D" w:rsidRDefault="0034159F" w:rsidP="0034159F">
      <w:pPr>
        <w:pStyle w:val="Tekstprzypisudolnego"/>
        <w:spacing w:line="276" w:lineRule="auto"/>
        <w:ind w:left="360"/>
        <w:jc w:val="both"/>
        <w:rPr>
          <w:rFonts w:ascii="Arial" w:hAnsi="Arial" w:cs="Arial"/>
        </w:rPr>
      </w:pPr>
    </w:p>
    <w:p w14:paraId="5497F1AF" w14:textId="77777777" w:rsidR="000C2176" w:rsidRDefault="000C2176" w:rsidP="000C2176">
      <w:pPr>
        <w:rPr>
          <w:rFonts w:cs="Arial"/>
          <w:i/>
          <w:sz w:val="16"/>
          <w:szCs w:val="16"/>
        </w:rPr>
      </w:pPr>
    </w:p>
    <w:p w14:paraId="641F9852" w14:textId="77777777" w:rsidR="000C2176" w:rsidRPr="003D2F96" w:rsidRDefault="000C2176" w:rsidP="000C2176">
      <w:pPr>
        <w:rPr>
          <w:rFonts w:cs="Arial"/>
          <w:i/>
          <w:sz w:val="16"/>
          <w:szCs w:val="16"/>
        </w:rPr>
      </w:pPr>
    </w:p>
    <w:p w14:paraId="2B236226" w14:textId="77777777" w:rsidR="000C2176" w:rsidRPr="002A6B66" w:rsidRDefault="002A6B66" w:rsidP="000C2176">
      <w:pPr>
        <w:pStyle w:val="Tekstprzypisudolnego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2A6B66">
        <w:rPr>
          <w:rFonts w:ascii="Arial" w:hAnsi="Arial" w:cs="Arial"/>
          <w:u w:val="single"/>
        </w:rPr>
        <w:t xml:space="preserve">Oświadczenie Wykonawcy potwierdzające znajomość obowiązków wynikających z RODO, </w:t>
      </w:r>
      <w:r w:rsidRPr="002A6B66">
        <w:rPr>
          <w:rFonts w:ascii="Arial" w:hAnsi="Arial" w:cs="Arial"/>
          <w:u w:val="single"/>
        </w:rPr>
        <w:br/>
        <w:t>w szczególności w zakresie wypełnienia obowiązków informacyjnych przewidzianych w art. 13 lub art. 14 RODO</w:t>
      </w:r>
      <w:r w:rsidRPr="002A6B66">
        <w:rPr>
          <w:rFonts w:ascii="Arial" w:hAnsi="Arial" w:cs="Arial"/>
          <w:u w:val="single"/>
          <w:lang w:val="pl-PL"/>
        </w:rPr>
        <w:t>.</w:t>
      </w:r>
      <w:r w:rsidRPr="002A6B66">
        <w:rPr>
          <w:rFonts w:ascii="Arial" w:hAnsi="Arial" w:cs="Arial"/>
        </w:rPr>
        <w:t xml:space="preserve"> </w:t>
      </w:r>
      <w:r w:rsidRPr="002A6B66">
        <w:rPr>
          <w:rFonts w:ascii="Arial" w:hAnsi="Arial" w:cs="Arial"/>
          <w:color w:val="000000"/>
        </w:rPr>
        <w:t xml:space="preserve">Potwierdzam, że znane mi są obowiązki wynikające z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zwanego „RODO” i jednocześnie oświadczam, że wypełniłam/-em obowiązki informacyjne przewidziane w art. 13 lub art. 14 RODO wobec osób fizycznych, </w:t>
      </w:r>
      <w:r w:rsidRPr="002A6B66">
        <w:rPr>
          <w:rFonts w:ascii="Arial" w:hAnsi="Arial" w:cs="Arial"/>
        </w:rPr>
        <w:t>od których dane osobowe bezpośrednio lub pośrednio pozyskałem</w:t>
      </w:r>
      <w:r w:rsidRPr="002A6B66">
        <w:rPr>
          <w:rFonts w:ascii="Arial" w:hAnsi="Arial" w:cs="Arial"/>
          <w:color w:val="000000"/>
        </w:rPr>
        <w:t xml:space="preserve"> w celu ubiegania się o udzielenie zamówienia publicznego w niniejszym postępowaniu</w:t>
      </w:r>
      <w:r w:rsidRPr="002A6B66">
        <w:rPr>
          <w:rFonts w:ascii="Arial" w:hAnsi="Arial" w:cs="Arial"/>
        </w:rPr>
        <w:t>.</w:t>
      </w:r>
      <w:r w:rsidRPr="002A6B66">
        <w:rPr>
          <w:rFonts w:ascii="Arial" w:hAnsi="Arial" w:cs="Arial"/>
          <w:b/>
        </w:rPr>
        <w:t>*</w:t>
      </w:r>
      <w:r w:rsidRPr="002A6B66">
        <w:rPr>
          <w:rFonts w:ascii="Arial" w:hAnsi="Arial" w:cs="Arial"/>
        </w:rPr>
        <w:t xml:space="preserve">   </w:t>
      </w:r>
    </w:p>
    <w:p w14:paraId="077915EA" w14:textId="77777777" w:rsidR="002A6B66" w:rsidRPr="002A6B66" w:rsidRDefault="002A6B66" w:rsidP="002A6B66">
      <w:pPr>
        <w:pStyle w:val="Tekstprzypisudolnego"/>
        <w:spacing w:line="276" w:lineRule="auto"/>
        <w:ind w:left="360"/>
        <w:jc w:val="both"/>
        <w:rPr>
          <w:rFonts w:ascii="Arial" w:hAnsi="Arial" w:cs="Arial"/>
        </w:rPr>
      </w:pPr>
    </w:p>
    <w:p w14:paraId="4B4A57C5" w14:textId="77777777" w:rsidR="00E8370B" w:rsidRDefault="00E8370B" w:rsidP="000C217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Upoważnionym do kontaktu w sprawie przedmiotowego postępowania jest:</w:t>
      </w:r>
    </w:p>
    <w:p w14:paraId="7E160F62" w14:textId="77777777" w:rsidR="00E8370B" w:rsidRDefault="00E8370B" w:rsidP="00E8370B">
      <w:pPr>
        <w:pStyle w:val="Akapitzlist"/>
        <w:rPr>
          <w:rFonts w:cs="Arial"/>
          <w:sz w:val="20"/>
          <w:szCs w:val="20"/>
        </w:rPr>
      </w:pPr>
    </w:p>
    <w:p w14:paraId="2F59153E" w14:textId="77777777" w:rsidR="00E8370B" w:rsidRDefault="00E8370B" w:rsidP="00E8370B">
      <w:p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Imię i nazwisko: ……………………………………………………………………………………….</w:t>
      </w:r>
    </w:p>
    <w:p w14:paraId="2CBACC05" w14:textId="11B166A0" w:rsidR="00410401" w:rsidRPr="008B2291" w:rsidRDefault="00E8370B" w:rsidP="008B2291">
      <w:p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Tel. ………………. E-mail: ………………………………………………</w:t>
      </w:r>
    </w:p>
    <w:p w14:paraId="2E4C68A1" w14:textId="77777777" w:rsidR="00410401" w:rsidRDefault="00410401" w:rsidP="00E8370B">
      <w:pPr>
        <w:pStyle w:val="Akapitzlist"/>
        <w:rPr>
          <w:rFonts w:cs="Arial"/>
          <w:b/>
          <w:sz w:val="20"/>
          <w:szCs w:val="20"/>
        </w:rPr>
      </w:pPr>
    </w:p>
    <w:p w14:paraId="457DF8B4" w14:textId="77777777" w:rsidR="000C2176" w:rsidRPr="004B1992" w:rsidRDefault="000C2176" w:rsidP="000C217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 w:rsidRPr="004B1992">
        <w:rPr>
          <w:rFonts w:cs="Arial"/>
          <w:b/>
          <w:sz w:val="20"/>
          <w:szCs w:val="20"/>
        </w:rPr>
        <w:t>załącznikami do niniejszej oferty są</w:t>
      </w:r>
      <w:r w:rsidRPr="004B1992">
        <w:rPr>
          <w:rFonts w:cs="Arial"/>
          <w:sz w:val="20"/>
          <w:szCs w:val="20"/>
        </w:rPr>
        <w:t>:</w:t>
      </w:r>
    </w:p>
    <w:p w14:paraId="0CBAF580" w14:textId="77777777" w:rsidR="000C2176" w:rsidRPr="004B1992" w:rsidRDefault="000C2176" w:rsidP="000C2176">
      <w:pPr>
        <w:rPr>
          <w:rFonts w:cs="Arial"/>
          <w:sz w:val="20"/>
          <w:szCs w:val="20"/>
        </w:rPr>
      </w:pPr>
      <w:r w:rsidRPr="004B1992">
        <w:rPr>
          <w:rFonts w:cs="Arial"/>
          <w:sz w:val="20"/>
          <w:szCs w:val="20"/>
        </w:rPr>
        <w:t>………………………………………………</w:t>
      </w:r>
    </w:p>
    <w:p w14:paraId="7B68D662" w14:textId="77777777" w:rsidR="000C2176" w:rsidRPr="004B1992" w:rsidRDefault="000C2176" w:rsidP="000C2176">
      <w:pPr>
        <w:rPr>
          <w:rFonts w:cs="Arial"/>
          <w:sz w:val="20"/>
          <w:szCs w:val="20"/>
        </w:rPr>
      </w:pPr>
      <w:r w:rsidRPr="004B1992">
        <w:rPr>
          <w:rFonts w:cs="Arial"/>
          <w:sz w:val="20"/>
          <w:szCs w:val="20"/>
        </w:rPr>
        <w:t>………………………………………………</w:t>
      </w:r>
    </w:p>
    <w:p w14:paraId="7FF57837" w14:textId="77777777" w:rsidR="000C2176" w:rsidRPr="004B1992" w:rsidRDefault="000C2176" w:rsidP="000C2176">
      <w:pPr>
        <w:rPr>
          <w:rFonts w:cs="Arial"/>
          <w:sz w:val="20"/>
          <w:szCs w:val="20"/>
        </w:rPr>
      </w:pPr>
      <w:r w:rsidRPr="004B1992">
        <w:rPr>
          <w:rFonts w:cs="Arial"/>
          <w:sz w:val="20"/>
          <w:szCs w:val="20"/>
        </w:rPr>
        <w:t>………………………………………………</w:t>
      </w:r>
    </w:p>
    <w:p w14:paraId="0711D7AF" w14:textId="77777777" w:rsidR="000C2176" w:rsidRDefault="000C2176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</w:p>
    <w:p w14:paraId="08A5F68D" w14:textId="1BC16D2D" w:rsidR="00AB3C4C" w:rsidRPr="0034159F" w:rsidRDefault="002A6B66" w:rsidP="0034159F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A6B66">
        <w:rPr>
          <w:rFonts w:ascii="Arial" w:hAnsi="Arial" w:cs="Arial"/>
          <w:b/>
          <w:sz w:val="20"/>
          <w:szCs w:val="20"/>
        </w:rPr>
        <w:t>*</w:t>
      </w:r>
      <w:r w:rsidRPr="002A6B66">
        <w:rPr>
          <w:rFonts w:ascii="Arial" w:hAnsi="Arial" w:cs="Arial"/>
          <w:color w:val="000000"/>
          <w:sz w:val="16"/>
          <w:szCs w:val="16"/>
        </w:rPr>
        <w:t xml:space="preserve"> </w:t>
      </w:r>
      <w:r w:rsidRPr="002A6B66">
        <w:rPr>
          <w:rFonts w:ascii="Arial" w:hAnsi="Arial" w:cs="Arial"/>
          <w:i/>
          <w:color w:val="000000"/>
          <w:sz w:val="16"/>
          <w:szCs w:val="16"/>
        </w:rPr>
        <w:t xml:space="preserve">W przypadku gdy wykonawca </w:t>
      </w:r>
      <w:r w:rsidRPr="002A6B66">
        <w:rPr>
          <w:rFonts w:ascii="Arial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5D4D077" w14:textId="77777777" w:rsidR="000C2176" w:rsidRPr="00FB5006" w:rsidRDefault="000C2176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  <w:r w:rsidRPr="00FB5006">
        <w:rPr>
          <w:rFonts w:cs="Arial"/>
          <w:sz w:val="20"/>
          <w:szCs w:val="20"/>
          <w:u w:val="single"/>
        </w:rPr>
        <w:t>Pozostałe dane Wykonawcy</w:t>
      </w:r>
    </w:p>
    <w:p w14:paraId="604E37A6" w14:textId="77777777" w:rsidR="000C2176" w:rsidRPr="004B1992" w:rsidRDefault="000C2176" w:rsidP="000C2176">
      <w:pPr>
        <w:tabs>
          <w:tab w:val="center" w:pos="-2127"/>
        </w:tabs>
        <w:spacing w:line="300" w:lineRule="atLeast"/>
        <w:rPr>
          <w:rFonts w:cs="Arial"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>Czy wykonawca jest mikroprzedsiębiorstwem bądź małym lub średnim przedsiębiorstwem?</w:t>
      </w:r>
    </w:p>
    <w:p w14:paraId="33B9D404" w14:textId="77777777" w:rsidR="00704485" w:rsidRPr="004B1992" w:rsidRDefault="00704485" w:rsidP="00704485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mikroprzedsiębiorstwem</w:t>
      </w:r>
    </w:p>
    <w:p w14:paraId="7B0768D4" w14:textId="77777777" w:rsidR="00704485" w:rsidRPr="004B1992" w:rsidRDefault="00704485" w:rsidP="00704485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małym przedsiębiorstwem</w:t>
      </w:r>
    </w:p>
    <w:p w14:paraId="664D82E0" w14:textId="77777777" w:rsidR="00704485" w:rsidRPr="004B1992" w:rsidRDefault="00704485" w:rsidP="00704485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średnim przedsiębiorstwem</w:t>
      </w:r>
    </w:p>
    <w:p w14:paraId="46A2C0F0" w14:textId="77777777" w:rsidR="00704485" w:rsidRPr="00930251" w:rsidRDefault="00704485" w:rsidP="00704485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dużym przedsiębiorstwem</w:t>
      </w:r>
    </w:p>
    <w:p w14:paraId="6CD090CD" w14:textId="77777777" w:rsidR="000C2176" w:rsidRPr="004B1992" w:rsidRDefault="000C2176" w:rsidP="000C2176">
      <w:pPr>
        <w:tabs>
          <w:tab w:val="center" w:pos="-2127"/>
        </w:tabs>
        <w:spacing w:line="300" w:lineRule="atLeast"/>
        <w:rPr>
          <w:rFonts w:cs="Arial"/>
          <w:b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 xml:space="preserve">Czy Wykonawca pochodzi z innego </w:t>
      </w:r>
      <w:r>
        <w:rPr>
          <w:rFonts w:cs="Arial"/>
          <w:b/>
          <w:sz w:val="16"/>
          <w:szCs w:val="16"/>
        </w:rPr>
        <w:t xml:space="preserve">niż Polska </w:t>
      </w:r>
      <w:r w:rsidRPr="004B1992">
        <w:rPr>
          <w:rFonts w:cs="Arial"/>
          <w:b/>
          <w:sz w:val="16"/>
          <w:szCs w:val="16"/>
        </w:rPr>
        <w:t>państwa członkowskiego Unii Europejskiej:</w:t>
      </w:r>
    </w:p>
    <w:p w14:paraId="184FEB9B" w14:textId="77777777" w:rsidR="000C2176" w:rsidRPr="004B1992" w:rsidRDefault="000C2176" w:rsidP="000C2176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TAK    Skrót literowy Państwa: …………………….</w:t>
      </w:r>
    </w:p>
    <w:p w14:paraId="4D0E58C6" w14:textId="77777777" w:rsidR="000C2176" w:rsidRPr="004B1992" w:rsidRDefault="000C2176" w:rsidP="000C2176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NIE</w:t>
      </w:r>
    </w:p>
    <w:p w14:paraId="3A707800" w14:textId="77777777" w:rsidR="000C2176" w:rsidRPr="004B1992" w:rsidRDefault="000C2176" w:rsidP="000C2176">
      <w:pPr>
        <w:tabs>
          <w:tab w:val="center" w:pos="-2127"/>
        </w:tabs>
        <w:spacing w:line="300" w:lineRule="atLeast"/>
        <w:ind w:left="720"/>
        <w:jc w:val="both"/>
        <w:rPr>
          <w:rFonts w:cs="Arial"/>
          <w:sz w:val="16"/>
          <w:szCs w:val="16"/>
        </w:rPr>
      </w:pPr>
    </w:p>
    <w:p w14:paraId="07B86A33" w14:textId="77777777" w:rsidR="000C2176" w:rsidRPr="004B1992" w:rsidRDefault="000C2176" w:rsidP="000C2176">
      <w:pPr>
        <w:tabs>
          <w:tab w:val="center" w:pos="-2127"/>
        </w:tabs>
        <w:spacing w:line="300" w:lineRule="atLeast"/>
        <w:rPr>
          <w:rFonts w:cs="Arial"/>
          <w:b/>
          <w:sz w:val="16"/>
          <w:szCs w:val="16"/>
        </w:rPr>
      </w:pPr>
      <w:r>
        <w:rPr>
          <w:rFonts w:cs="Arial"/>
          <w:b/>
          <w:sz w:val="16"/>
          <w:szCs w:val="16"/>
        </w:rPr>
        <w:t>Czy Wykonawca pochodzi z</w:t>
      </w:r>
      <w:r w:rsidRPr="004B1992">
        <w:rPr>
          <w:rFonts w:cs="Arial"/>
          <w:b/>
          <w:sz w:val="16"/>
          <w:szCs w:val="16"/>
        </w:rPr>
        <w:t xml:space="preserve"> państwa </w:t>
      </w:r>
      <w:r>
        <w:rPr>
          <w:rFonts w:cs="Arial"/>
          <w:b/>
          <w:sz w:val="16"/>
          <w:szCs w:val="16"/>
        </w:rPr>
        <w:t>niebędącego członkiem</w:t>
      </w:r>
      <w:r w:rsidRPr="004B1992">
        <w:rPr>
          <w:rFonts w:cs="Arial"/>
          <w:b/>
          <w:sz w:val="16"/>
          <w:szCs w:val="16"/>
        </w:rPr>
        <w:t xml:space="preserve"> Unii Europejskiej:</w:t>
      </w:r>
    </w:p>
    <w:p w14:paraId="48CEE3F8" w14:textId="77777777" w:rsidR="000C2176" w:rsidRPr="004B1992" w:rsidRDefault="000C2176" w:rsidP="000C2176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TAK    Skrót literowy Państwa: …………………….</w:t>
      </w:r>
    </w:p>
    <w:p w14:paraId="440C78D6" w14:textId="77777777" w:rsidR="000C2176" w:rsidRPr="00912B61" w:rsidRDefault="000C2176" w:rsidP="000C2176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NIE</w:t>
      </w:r>
    </w:p>
    <w:p w14:paraId="2D84781E" w14:textId="12E32B03" w:rsidR="000C2176" w:rsidRDefault="000C2176" w:rsidP="000C2176">
      <w:pPr>
        <w:rPr>
          <w:rFonts w:cs="Arial"/>
          <w:b/>
          <w:color w:val="FF0000"/>
          <w:sz w:val="16"/>
          <w:szCs w:val="16"/>
        </w:rPr>
      </w:pPr>
    </w:p>
    <w:p w14:paraId="2FF5E077" w14:textId="77777777" w:rsidR="00AB3C4C" w:rsidRDefault="00AB3C4C" w:rsidP="000C2176">
      <w:pPr>
        <w:rPr>
          <w:rFonts w:cs="Arial"/>
          <w:b/>
          <w:color w:val="FF0000"/>
          <w:sz w:val="16"/>
          <w:szCs w:val="16"/>
        </w:rPr>
      </w:pPr>
    </w:p>
    <w:p w14:paraId="4E00F096" w14:textId="77777777" w:rsidR="000C2176" w:rsidRPr="003B72CA" w:rsidRDefault="000C2176" w:rsidP="000C2176">
      <w:pPr>
        <w:spacing w:line="276" w:lineRule="auto"/>
        <w:rPr>
          <w:rFonts w:cs="Arial"/>
          <w:b/>
          <w:sz w:val="16"/>
          <w:szCs w:val="16"/>
        </w:rPr>
      </w:pPr>
      <w:r w:rsidRPr="003B72CA">
        <w:rPr>
          <w:rFonts w:cs="Arial"/>
          <w:b/>
          <w:sz w:val="16"/>
          <w:szCs w:val="16"/>
        </w:rPr>
        <w:t xml:space="preserve">Uwaga:  </w:t>
      </w:r>
      <w:r w:rsidRPr="003B72CA">
        <w:rPr>
          <w:rFonts w:cs="Arial"/>
          <w:sz w:val="16"/>
          <w:szCs w:val="16"/>
        </w:rPr>
        <w:t xml:space="preserve">zaznaczyć odpowiednie. </w:t>
      </w:r>
    </w:p>
    <w:p w14:paraId="151A9498" w14:textId="77777777" w:rsidR="000C2176" w:rsidRPr="004B1992" w:rsidRDefault="000C2176" w:rsidP="000C2176">
      <w:pPr>
        <w:spacing w:line="276" w:lineRule="auto"/>
        <w:ind w:hanging="12"/>
        <w:jc w:val="both"/>
        <w:rPr>
          <w:rFonts w:cs="Arial"/>
          <w:sz w:val="16"/>
          <w:szCs w:val="16"/>
          <w:lang w:val="x-none" w:eastAsia="x-none"/>
        </w:rPr>
      </w:pPr>
      <w:r w:rsidRPr="004B1992">
        <w:rPr>
          <w:rFonts w:cs="Arial"/>
          <w:b/>
          <w:sz w:val="16"/>
          <w:szCs w:val="16"/>
          <w:lang w:eastAsia="x-none"/>
        </w:rPr>
        <w:t xml:space="preserve">Przez </w:t>
      </w:r>
      <w:r w:rsidRPr="004B1992">
        <w:rPr>
          <w:rFonts w:cs="Arial"/>
          <w:b/>
          <w:sz w:val="16"/>
          <w:szCs w:val="16"/>
          <w:lang w:val="x-none" w:eastAsia="x-none"/>
        </w:rPr>
        <w:t>Mikroprzedsiębiorstwo</w:t>
      </w:r>
      <w:r w:rsidRPr="004B1992">
        <w:rPr>
          <w:rFonts w:cs="Arial"/>
          <w:b/>
          <w:sz w:val="16"/>
          <w:szCs w:val="16"/>
          <w:lang w:eastAsia="x-none"/>
        </w:rPr>
        <w:t xml:space="preserve"> rozumie się</w:t>
      </w:r>
      <w:r w:rsidRPr="004B1992">
        <w:rPr>
          <w:rFonts w:cs="Arial"/>
          <w:b/>
          <w:sz w:val="16"/>
          <w:szCs w:val="16"/>
          <w:lang w:val="x-none" w:eastAsia="x-none"/>
        </w:rPr>
        <w:t>:</w:t>
      </w:r>
      <w:r w:rsidRPr="004B1992">
        <w:rPr>
          <w:rFonts w:cs="Arial"/>
          <w:sz w:val="16"/>
          <w:szCs w:val="16"/>
          <w:lang w:val="x-none" w:eastAsia="x-none"/>
        </w:rPr>
        <w:t xml:space="preserve"> przedsiębiorstwo, które </w:t>
      </w:r>
      <w:r w:rsidRPr="004B1992">
        <w:rPr>
          <w:rFonts w:cs="Arial"/>
          <w:b/>
          <w:sz w:val="16"/>
          <w:szCs w:val="16"/>
          <w:lang w:val="x-none" w:eastAsia="x-none"/>
        </w:rPr>
        <w:t>zatrudnia mniej niż 10 osób</w:t>
      </w:r>
      <w:r w:rsidRPr="004B1992">
        <w:rPr>
          <w:rFonts w:cs="Arial"/>
          <w:sz w:val="16"/>
          <w:szCs w:val="16"/>
          <w:lang w:val="x-none" w:eastAsia="x-none"/>
        </w:rPr>
        <w:t xml:space="preserve"> i którego roczny obrót lub roczna suma bilansowa </w:t>
      </w:r>
      <w:r w:rsidRPr="004B1992">
        <w:rPr>
          <w:rFonts w:cs="Arial"/>
          <w:b/>
          <w:sz w:val="16"/>
          <w:szCs w:val="16"/>
          <w:lang w:val="x-none" w:eastAsia="x-none"/>
        </w:rPr>
        <w:t>nie przekracza 2 milionów EUR</w:t>
      </w:r>
      <w:r w:rsidRPr="004B1992">
        <w:rPr>
          <w:rFonts w:cs="Arial"/>
          <w:sz w:val="16"/>
          <w:szCs w:val="16"/>
          <w:lang w:val="x-none" w:eastAsia="x-none"/>
        </w:rPr>
        <w:t>.</w:t>
      </w:r>
    </w:p>
    <w:p w14:paraId="37C3467D" w14:textId="77777777" w:rsidR="000C2176" w:rsidRPr="004B1992" w:rsidRDefault="000C2176" w:rsidP="000C2176">
      <w:pPr>
        <w:spacing w:line="276" w:lineRule="auto"/>
        <w:ind w:hanging="12"/>
        <w:jc w:val="both"/>
        <w:rPr>
          <w:rFonts w:cs="Arial"/>
          <w:sz w:val="16"/>
          <w:szCs w:val="16"/>
          <w:lang w:val="x-none" w:eastAsia="x-none"/>
        </w:rPr>
      </w:pPr>
      <w:r w:rsidRPr="004B1992">
        <w:rPr>
          <w:rFonts w:cs="Arial"/>
          <w:b/>
          <w:sz w:val="16"/>
          <w:szCs w:val="16"/>
          <w:lang w:eastAsia="x-none"/>
        </w:rPr>
        <w:t xml:space="preserve">Przez </w:t>
      </w:r>
      <w:r w:rsidRPr="004B1992">
        <w:rPr>
          <w:rFonts w:cs="Arial"/>
          <w:b/>
          <w:sz w:val="16"/>
          <w:szCs w:val="16"/>
          <w:lang w:val="x-none" w:eastAsia="x-none"/>
        </w:rPr>
        <w:t>Małe przedsiębiorstwo</w:t>
      </w:r>
      <w:r w:rsidRPr="004B1992">
        <w:rPr>
          <w:rFonts w:cs="Arial"/>
          <w:b/>
          <w:sz w:val="16"/>
          <w:szCs w:val="16"/>
          <w:lang w:eastAsia="x-none"/>
        </w:rPr>
        <w:t xml:space="preserve"> rozumie się</w:t>
      </w:r>
      <w:r w:rsidRPr="004B1992">
        <w:rPr>
          <w:rFonts w:cs="Arial"/>
          <w:b/>
          <w:sz w:val="16"/>
          <w:szCs w:val="16"/>
          <w:lang w:val="x-none" w:eastAsia="x-none"/>
        </w:rPr>
        <w:t>:</w:t>
      </w:r>
      <w:r w:rsidRPr="004B1992">
        <w:rPr>
          <w:rFonts w:cs="Arial"/>
          <w:sz w:val="16"/>
          <w:szCs w:val="16"/>
          <w:lang w:val="x-none" w:eastAsia="x-none"/>
        </w:rPr>
        <w:t xml:space="preserve"> przedsiębiorstwo, które </w:t>
      </w:r>
      <w:r w:rsidRPr="004B1992">
        <w:rPr>
          <w:rFonts w:cs="Arial"/>
          <w:b/>
          <w:sz w:val="16"/>
          <w:szCs w:val="16"/>
          <w:lang w:val="x-none" w:eastAsia="x-none"/>
        </w:rPr>
        <w:t>zatrudnia mniej niż 50 osób</w:t>
      </w:r>
      <w:r w:rsidRPr="004B1992">
        <w:rPr>
          <w:rFonts w:cs="Arial"/>
          <w:sz w:val="16"/>
          <w:szCs w:val="16"/>
          <w:lang w:val="x-none" w:eastAsia="x-none"/>
        </w:rPr>
        <w:t xml:space="preserve"> i którego roczny obrót lub roczna suma bilansowa </w:t>
      </w:r>
      <w:r w:rsidRPr="004B1992">
        <w:rPr>
          <w:rFonts w:cs="Arial"/>
          <w:b/>
          <w:sz w:val="16"/>
          <w:szCs w:val="16"/>
          <w:lang w:val="x-none" w:eastAsia="x-none"/>
        </w:rPr>
        <w:t>nie przekracza 10 milionów EUR</w:t>
      </w:r>
      <w:r w:rsidRPr="004B1992">
        <w:rPr>
          <w:rFonts w:cs="Arial"/>
          <w:sz w:val="16"/>
          <w:szCs w:val="16"/>
          <w:lang w:val="x-none" w:eastAsia="x-none"/>
        </w:rPr>
        <w:t>.</w:t>
      </w:r>
    </w:p>
    <w:p w14:paraId="5973F6E3" w14:textId="77777777" w:rsidR="000C2176" w:rsidRPr="00FB5006" w:rsidRDefault="000C2176" w:rsidP="000C2176">
      <w:pPr>
        <w:spacing w:line="276" w:lineRule="auto"/>
        <w:jc w:val="both"/>
        <w:rPr>
          <w:rFonts w:cs="Arial"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>Przez Średnie przedsiębiorstwa rozumie się: przedsiębiorstwa, które nie są mikroprzedsiębiorstwami ani małymi przedsiębiorstwami</w:t>
      </w:r>
      <w:r w:rsidRPr="004B1992">
        <w:rPr>
          <w:rFonts w:cs="Arial"/>
          <w:sz w:val="16"/>
          <w:szCs w:val="16"/>
        </w:rPr>
        <w:t xml:space="preserve"> i które </w:t>
      </w:r>
      <w:r w:rsidRPr="004B1992">
        <w:rPr>
          <w:rFonts w:cs="Arial"/>
          <w:b/>
          <w:sz w:val="16"/>
          <w:szCs w:val="16"/>
        </w:rPr>
        <w:t>zatrudniają mniej niż 250 osób</w:t>
      </w:r>
      <w:r w:rsidRPr="004B1992">
        <w:rPr>
          <w:rFonts w:cs="Arial"/>
          <w:sz w:val="16"/>
          <w:szCs w:val="16"/>
        </w:rPr>
        <w:t xml:space="preserve"> i których </w:t>
      </w:r>
      <w:r w:rsidRPr="004B1992">
        <w:rPr>
          <w:rFonts w:cs="Arial"/>
          <w:b/>
          <w:sz w:val="16"/>
          <w:szCs w:val="16"/>
        </w:rPr>
        <w:t>roczny obrót nie przekracza 50 milionów EUR</w:t>
      </w:r>
      <w:r w:rsidRPr="004B1992">
        <w:rPr>
          <w:rFonts w:cs="Arial"/>
          <w:sz w:val="16"/>
          <w:szCs w:val="16"/>
        </w:rPr>
        <w:t xml:space="preserve"> </w:t>
      </w:r>
      <w:r w:rsidRPr="004B1992">
        <w:rPr>
          <w:rFonts w:cs="Arial"/>
          <w:b/>
          <w:i/>
          <w:sz w:val="16"/>
          <w:szCs w:val="16"/>
        </w:rPr>
        <w:t>lub</w:t>
      </w:r>
      <w:r w:rsidRPr="004B1992">
        <w:rPr>
          <w:rFonts w:cs="Arial"/>
          <w:sz w:val="16"/>
          <w:szCs w:val="16"/>
        </w:rPr>
        <w:t xml:space="preserve"> </w:t>
      </w:r>
      <w:r w:rsidRPr="004B1992">
        <w:rPr>
          <w:rFonts w:cs="Arial"/>
          <w:b/>
          <w:sz w:val="16"/>
          <w:szCs w:val="16"/>
        </w:rPr>
        <w:t>roczna suma bilansowa nie przekracza 43 milionów EUR.</w:t>
      </w:r>
    </w:p>
    <w:p w14:paraId="50D33543" w14:textId="77777777" w:rsidR="00CB7F6F" w:rsidRDefault="00CB7F6F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51AF1A2A" w14:textId="49404CA3" w:rsidR="000C2176" w:rsidRDefault="000C2176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  <w:r w:rsidRPr="004B1992">
        <w:rPr>
          <w:rFonts w:cs="Arial"/>
          <w:b/>
          <w:sz w:val="16"/>
          <w:szCs w:val="16"/>
          <w:u w:val="single"/>
        </w:rPr>
        <w:t>Powyższe informacje są wymagane wyłącznie do celów statystycznych</w:t>
      </w:r>
    </w:p>
    <w:p w14:paraId="42C8E527" w14:textId="300BDE23" w:rsidR="00410401" w:rsidRDefault="00410401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5255BDCE" w14:textId="77777777" w:rsidR="00410401" w:rsidRPr="004B1992" w:rsidRDefault="00410401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458B9A65" w14:textId="77777777" w:rsidR="000C2176" w:rsidRPr="00061553" w:rsidRDefault="000C2176" w:rsidP="000C2176">
      <w:pPr>
        <w:rPr>
          <w:rFonts w:cs="Arial"/>
          <w:sz w:val="20"/>
          <w:szCs w:val="20"/>
        </w:rPr>
      </w:pPr>
    </w:p>
    <w:p w14:paraId="17AEE611" w14:textId="7C14E91F" w:rsidR="00CA20F9" w:rsidRPr="00E2298C" w:rsidRDefault="00313244" w:rsidP="00E2298C">
      <w:pPr>
        <w:jc w:val="both"/>
        <w:rPr>
          <w:rFonts w:cs="Arial"/>
          <w:b/>
          <w:sz w:val="20"/>
          <w:szCs w:val="20"/>
        </w:rPr>
      </w:pPr>
      <w:r w:rsidRPr="00313244">
        <w:rPr>
          <w:rFonts w:cs="Arial"/>
          <w:b/>
          <w:sz w:val="20"/>
          <w:szCs w:val="20"/>
          <w:highlight w:val="yellow"/>
          <w:u w:val="single"/>
        </w:rPr>
        <w:t xml:space="preserve">UWAGA. </w:t>
      </w:r>
      <w:r w:rsidRPr="00313244">
        <w:rPr>
          <w:rFonts w:cs="Arial"/>
          <w:b/>
          <w:sz w:val="20"/>
          <w:szCs w:val="20"/>
          <w:highlight w:val="yellow"/>
        </w:rPr>
        <w:t xml:space="preserve">Plik należy podpisać kwalifikowanym podpisem elektronicznym lub podpisem zaufanym lub </w:t>
      </w:r>
      <w:r w:rsidR="00410401">
        <w:rPr>
          <w:rFonts w:cs="Arial"/>
          <w:b/>
          <w:sz w:val="20"/>
          <w:szCs w:val="20"/>
          <w:highlight w:val="yellow"/>
        </w:rPr>
        <w:t xml:space="preserve">elektronicznym </w:t>
      </w:r>
      <w:r w:rsidRPr="00313244">
        <w:rPr>
          <w:rFonts w:cs="Arial"/>
          <w:b/>
          <w:sz w:val="20"/>
          <w:szCs w:val="20"/>
          <w:highlight w:val="yellow"/>
        </w:rPr>
        <w:t>podpisem osobistym przez osobę/osoby uprawnioną/-</w:t>
      </w:r>
      <w:proofErr w:type="spellStart"/>
      <w:r w:rsidRPr="00313244">
        <w:rPr>
          <w:rFonts w:cs="Arial"/>
          <w:b/>
          <w:sz w:val="20"/>
          <w:szCs w:val="20"/>
          <w:highlight w:val="yellow"/>
        </w:rPr>
        <w:t>ne</w:t>
      </w:r>
      <w:proofErr w:type="spellEnd"/>
      <w:r w:rsidRPr="00313244">
        <w:rPr>
          <w:rFonts w:cs="Arial"/>
          <w:b/>
          <w:sz w:val="20"/>
          <w:szCs w:val="20"/>
          <w:highlight w:val="yellow"/>
        </w:rPr>
        <w:t xml:space="preserve"> do składania oświadczeń woli w imieniu Wykonawcy</w:t>
      </w:r>
    </w:p>
    <w:sectPr w:rsidR="00CA20F9" w:rsidRPr="00E2298C" w:rsidSect="00376363">
      <w:headerReference w:type="first" r:id="rId7"/>
      <w:footerReference w:type="first" r:id="rId8"/>
      <w:pgSz w:w="11906" w:h="16838" w:code="9"/>
      <w:pgMar w:top="993" w:right="1133" w:bottom="1134" w:left="1418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7401E" w14:textId="77777777" w:rsidR="006429D6" w:rsidRDefault="006429D6">
      <w:r>
        <w:separator/>
      </w:r>
    </w:p>
  </w:endnote>
  <w:endnote w:type="continuationSeparator" w:id="0">
    <w:p w14:paraId="51436298" w14:textId="77777777" w:rsidR="006429D6" w:rsidRDefault="00642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rlow"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A49D5" w14:textId="7544CC01" w:rsidR="007B2500" w:rsidRPr="00B01F08" w:rsidRDefault="007954D5" w:rsidP="00B01F08">
    <w:pPr>
      <w:pStyle w:val="Stopka"/>
    </w:pPr>
    <w:r>
      <w:rPr>
        <w:noProof/>
      </w:rPr>
      <w:drawing>
        <wp:inline distT="0" distB="0" distL="0" distR="0" wp14:anchorId="6B53385F" wp14:editId="72A69802">
          <wp:extent cx="5939790" cy="405765"/>
          <wp:effectExtent l="0" t="0" r="3810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405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68D60" w14:textId="77777777" w:rsidR="006429D6" w:rsidRDefault="006429D6">
      <w:r>
        <w:separator/>
      </w:r>
    </w:p>
  </w:footnote>
  <w:footnote w:type="continuationSeparator" w:id="0">
    <w:p w14:paraId="35B97DCE" w14:textId="77777777" w:rsidR="006429D6" w:rsidRDefault="00642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CF6EF" w14:textId="77777777" w:rsidR="007954D5" w:rsidRDefault="007954D5" w:rsidP="007954D5">
    <w:pPr>
      <w:pStyle w:val="Nagwek"/>
      <w:jc w:val="both"/>
      <w:rPr>
        <w:rFonts w:ascii="Barlow" w:hAnsi="Barlow"/>
        <w:sz w:val="40"/>
        <w:szCs w:val="40"/>
      </w:rPr>
    </w:pPr>
    <w:bookmarkStart w:id="10" w:name="_Hlk140602942"/>
    <w:bookmarkStart w:id="11" w:name="_Hlk140602943"/>
    <w:bookmarkStart w:id="12" w:name="_Hlk140603187"/>
    <w:bookmarkStart w:id="13" w:name="_Hlk140603188"/>
    <w:bookmarkStart w:id="14" w:name="_Hlk140603346"/>
    <w:bookmarkStart w:id="15" w:name="_Hlk140603347"/>
    <w:bookmarkStart w:id="16" w:name="_Hlk140603547"/>
    <w:bookmarkStart w:id="17" w:name="_Hlk140603548"/>
    <w:bookmarkStart w:id="18" w:name="_Hlk140603705"/>
    <w:bookmarkStart w:id="19" w:name="_Hlk140603706"/>
    <w:bookmarkStart w:id="20" w:name="_Hlk140604118"/>
    <w:bookmarkStart w:id="21" w:name="_Hlk140604119"/>
    <w:r>
      <w:rPr>
        <w:noProof/>
      </w:rPr>
      <w:drawing>
        <wp:inline distT="0" distB="0" distL="0" distR="0" wp14:anchorId="54591D7B" wp14:editId="79CCD27E">
          <wp:extent cx="1621790" cy="612140"/>
          <wp:effectExtent l="0" t="0" r="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300A12DB" w14:textId="77777777" w:rsidR="007954D5" w:rsidRPr="00A74331" w:rsidRDefault="007954D5" w:rsidP="007954D5"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1B431AC" wp14:editId="38E25DBD">
              <wp:simplePos x="0" y="0"/>
              <wp:positionH relativeFrom="column">
                <wp:posOffset>-54610</wp:posOffset>
              </wp:positionH>
              <wp:positionV relativeFrom="paragraph">
                <wp:posOffset>241300</wp:posOffset>
              </wp:positionV>
              <wp:extent cx="5958840" cy="6985"/>
              <wp:effectExtent l="0" t="0" r="22860" b="31115"/>
              <wp:wrapNone/>
              <wp:docPr id="204508507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AF394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4.3pt;margin-top:19pt;width:469.2pt;height:.55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ylgpd0AAAAIAQAADwAAAGRy&#10;cy9kb3ducmV2LnhtbEyPQU+DQBCF7yb9D5tp4q1dWg0CsjSNicaDIbHqfcuOgLKzlN0C/feOJz3O&#10;ey9v3pfvZtuJEQffOlKwWUcgkCpnWqoVvL89rhIQPmgyunOECi7oYVcsrnKdGTfRK46HUAsuIZ9p&#10;BU0IfSalrxq02q9dj8TepxusDnwOtTSDnrjcdnIbRbG0uiX+0OgeHxqsvg9nq+BEd5ePWzkmX2UZ&#10;4qfnl5qwnJS6Xs77exAB5/AXht/5PB0K3nR0ZzJedApWScxJBTcJI7GfblNGObKQbkAWufwPUPwA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ylgpd0AAAAIAQAADwAAAAAAAAAAAAAA&#10;AAAbBAAAZHJzL2Rvd25yZXYueG1sUEsFBgAAAAAEAAQA8wAAACUFAAAAAA==&#10;"/>
          </w:pict>
        </mc:Fallback>
      </mc:AlternateContent>
    </w:r>
  </w:p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p w14:paraId="71F57FB9" w14:textId="77777777" w:rsidR="007954D5" w:rsidRPr="00C909B9" w:rsidRDefault="007954D5" w:rsidP="00C909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2D54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" w15:restartNumberingAfterBreak="0">
    <w:nsid w:val="016E0E64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D62F1A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" w15:restartNumberingAfterBreak="0">
    <w:nsid w:val="02440D60"/>
    <w:multiLevelType w:val="hybridMultilevel"/>
    <w:tmpl w:val="C11E5440"/>
    <w:lvl w:ilvl="0" w:tplc="1BCCA792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25C341D"/>
    <w:multiLevelType w:val="hybridMultilevel"/>
    <w:tmpl w:val="B79E98B0"/>
    <w:lvl w:ilvl="0" w:tplc="04045C4E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1411D9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6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D09EA"/>
    <w:multiLevelType w:val="hybridMultilevel"/>
    <w:tmpl w:val="8A2C2360"/>
    <w:lvl w:ilvl="0" w:tplc="2D489FA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274191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9" w15:restartNumberingAfterBreak="0">
    <w:nsid w:val="0D6330C5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0" w15:restartNumberingAfterBreak="0">
    <w:nsid w:val="116E65FF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DA1B72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2" w15:restartNumberingAfterBreak="0">
    <w:nsid w:val="13E56908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734262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5" w15:restartNumberingAfterBreak="0">
    <w:nsid w:val="1EC52AF8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F550E4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7" w15:restartNumberingAfterBreak="0">
    <w:nsid w:val="20201EDF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8" w15:restartNumberingAfterBreak="0">
    <w:nsid w:val="21A874D3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9" w15:restartNumberingAfterBreak="0">
    <w:nsid w:val="25142082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26572F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1" w15:restartNumberingAfterBreak="0">
    <w:nsid w:val="26CF0CD3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2" w15:restartNumberingAfterBreak="0">
    <w:nsid w:val="272E558E"/>
    <w:multiLevelType w:val="multilevel"/>
    <w:tmpl w:val="4A5E73E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9747B60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A047D2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5" w15:restartNumberingAfterBreak="0">
    <w:nsid w:val="39942F72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6" w15:restartNumberingAfterBreak="0">
    <w:nsid w:val="39F07CB4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7" w15:restartNumberingAfterBreak="0">
    <w:nsid w:val="41AF09D4"/>
    <w:multiLevelType w:val="hybridMultilevel"/>
    <w:tmpl w:val="00B45226"/>
    <w:lvl w:ilvl="0" w:tplc="CEF8883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0F4570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775AA5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0" w15:restartNumberingAfterBreak="0">
    <w:nsid w:val="48620B3B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B32292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2" w15:restartNumberingAfterBreak="0">
    <w:nsid w:val="4A4F07E0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3" w15:restartNumberingAfterBreak="0">
    <w:nsid w:val="54773082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A924E9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D8041F"/>
    <w:multiLevelType w:val="hybridMultilevel"/>
    <w:tmpl w:val="D2C6AE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106C34C">
      <w:start w:val="2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342999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7" w15:restartNumberingAfterBreak="0">
    <w:nsid w:val="57575A74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8" w15:restartNumberingAfterBreak="0">
    <w:nsid w:val="59677BE0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9" w15:restartNumberingAfterBreak="0">
    <w:nsid w:val="5ACF05B4"/>
    <w:multiLevelType w:val="hybridMultilevel"/>
    <w:tmpl w:val="5854124A"/>
    <w:lvl w:ilvl="0" w:tplc="FFFFFFFF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291398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41" w15:restartNumberingAfterBreak="0">
    <w:nsid w:val="626B7211"/>
    <w:multiLevelType w:val="hybridMultilevel"/>
    <w:tmpl w:val="7E7C02C4"/>
    <w:lvl w:ilvl="0" w:tplc="1BCCA792">
      <w:start w:val="1"/>
      <w:numFmt w:val="bullet"/>
      <w:lvlText w:val="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2" w15:restartNumberingAfterBreak="0">
    <w:nsid w:val="62E548B9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B1657B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44" w15:restartNumberingAfterBreak="0">
    <w:nsid w:val="688C031B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45" w15:restartNumberingAfterBreak="0">
    <w:nsid w:val="6B404938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46" w15:restartNumberingAfterBreak="0">
    <w:nsid w:val="6C2D39EC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47" w15:restartNumberingAfterBreak="0">
    <w:nsid w:val="71B32635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48" w15:restartNumberingAfterBreak="0">
    <w:nsid w:val="758C520B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175490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50" w15:restartNumberingAfterBreak="0">
    <w:nsid w:val="7A6B2274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A754DD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num w:numId="1" w16cid:durableId="2034569703">
    <w:abstractNumId w:val="13"/>
  </w:num>
  <w:num w:numId="2" w16cid:durableId="1695764585">
    <w:abstractNumId w:val="9"/>
  </w:num>
  <w:num w:numId="3" w16cid:durableId="1416318452">
    <w:abstractNumId w:val="6"/>
  </w:num>
  <w:num w:numId="4" w16cid:durableId="1666082217">
    <w:abstractNumId w:val="5"/>
  </w:num>
  <w:num w:numId="5" w16cid:durableId="1045763747">
    <w:abstractNumId w:val="25"/>
  </w:num>
  <w:num w:numId="6" w16cid:durableId="1374502937">
    <w:abstractNumId w:val="43"/>
  </w:num>
  <w:num w:numId="7" w16cid:durableId="1140464674">
    <w:abstractNumId w:val="3"/>
  </w:num>
  <w:num w:numId="8" w16cid:durableId="868444895">
    <w:abstractNumId w:val="27"/>
  </w:num>
  <w:num w:numId="9" w16cid:durableId="149105089">
    <w:abstractNumId w:val="7"/>
  </w:num>
  <w:num w:numId="10" w16cid:durableId="1284573432">
    <w:abstractNumId w:val="4"/>
  </w:num>
  <w:num w:numId="11" w16cid:durableId="1836609337">
    <w:abstractNumId w:val="35"/>
  </w:num>
  <w:num w:numId="12" w16cid:durableId="1185244409">
    <w:abstractNumId w:val="41"/>
  </w:num>
  <w:num w:numId="13" w16cid:durableId="1507667939">
    <w:abstractNumId w:val="33"/>
  </w:num>
  <w:num w:numId="14" w16cid:durableId="482503148">
    <w:abstractNumId w:val="30"/>
  </w:num>
  <w:num w:numId="15" w16cid:durableId="189225951">
    <w:abstractNumId w:val="34"/>
  </w:num>
  <w:num w:numId="16" w16cid:durableId="1839078657">
    <w:abstractNumId w:val="37"/>
  </w:num>
  <w:num w:numId="17" w16cid:durableId="768937390">
    <w:abstractNumId w:val="45"/>
  </w:num>
  <w:num w:numId="18" w16cid:durableId="1373268673">
    <w:abstractNumId w:val="21"/>
  </w:num>
  <w:num w:numId="19" w16cid:durableId="1090470481">
    <w:abstractNumId w:val="22"/>
  </w:num>
  <w:num w:numId="20" w16cid:durableId="1133139252">
    <w:abstractNumId w:val="48"/>
  </w:num>
  <w:num w:numId="21" w16cid:durableId="286275650">
    <w:abstractNumId w:val="19"/>
  </w:num>
  <w:num w:numId="22" w16cid:durableId="901142570">
    <w:abstractNumId w:val="15"/>
  </w:num>
  <w:num w:numId="23" w16cid:durableId="294335468">
    <w:abstractNumId w:val="28"/>
  </w:num>
  <w:num w:numId="24" w16cid:durableId="634794377">
    <w:abstractNumId w:val="10"/>
  </w:num>
  <w:num w:numId="25" w16cid:durableId="850727485">
    <w:abstractNumId w:val="50"/>
  </w:num>
  <w:num w:numId="26" w16cid:durableId="1328897807">
    <w:abstractNumId w:val="1"/>
  </w:num>
  <w:num w:numId="27" w16cid:durableId="1213418583">
    <w:abstractNumId w:val="42"/>
  </w:num>
  <w:num w:numId="28" w16cid:durableId="1333602873">
    <w:abstractNumId w:val="23"/>
  </w:num>
  <w:num w:numId="29" w16cid:durableId="2054957205">
    <w:abstractNumId w:val="12"/>
  </w:num>
  <w:num w:numId="30" w16cid:durableId="506477587">
    <w:abstractNumId w:val="29"/>
  </w:num>
  <w:num w:numId="31" w16cid:durableId="464394049">
    <w:abstractNumId w:val="26"/>
  </w:num>
  <w:num w:numId="32" w16cid:durableId="503594879">
    <w:abstractNumId w:val="14"/>
  </w:num>
  <w:num w:numId="33" w16cid:durableId="1420130227">
    <w:abstractNumId w:val="0"/>
  </w:num>
  <w:num w:numId="34" w16cid:durableId="1141117008">
    <w:abstractNumId w:val="49"/>
  </w:num>
  <w:num w:numId="35" w16cid:durableId="1851023749">
    <w:abstractNumId w:val="36"/>
  </w:num>
  <w:num w:numId="36" w16cid:durableId="598297659">
    <w:abstractNumId w:val="17"/>
  </w:num>
  <w:num w:numId="37" w16cid:durableId="255594950">
    <w:abstractNumId w:val="51"/>
  </w:num>
  <w:num w:numId="38" w16cid:durableId="1109423831">
    <w:abstractNumId w:val="16"/>
  </w:num>
  <w:num w:numId="39" w16cid:durableId="515077327">
    <w:abstractNumId w:val="40"/>
  </w:num>
  <w:num w:numId="40" w16cid:durableId="216360159">
    <w:abstractNumId w:val="18"/>
  </w:num>
  <w:num w:numId="41" w16cid:durableId="191964944">
    <w:abstractNumId w:val="8"/>
  </w:num>
  <w:num w:numId="42" w16cid:durableId="2051294378">
    <w:abstractNumId w:val="38"/>
  </w:num>
  <w:num w:numId="43" w16cid:durableId="1475373743">
    <w:abstractNumId w:val="44"/>
  </w:num>
  <w:num w:numId="44" w16cid:durableId="98067756">
    <w:abstractNumId w:val="31"/>
  </w:num>
  <w:num w:numId="45" w16cid:durableId="1557475238">
    <w:abstractNumId w:val="47"/>
  </w:num>
  <w:num w:numId="46" w16cid:durableId="855462160">
    <w:abstractNumId w:val="2"/>
  </w:num>
  <w:num w:numId="47" w16cid:durableId="938174249">
    <w:abstractNumId w:val="32"/>
  </w:num>
  <w:num w:numId="48" w16cid:durableId="1678994684">
    <w:abstractNumId w:val="20"/>
  </w:num>
  <w:num w:numId="49" w16cid:durableId="1645112684">
    <w:abstractNumId w:val="46"/>
  </w:num>
  <w:num w:numId="50" w16cid:durableId="2129077901">
    <w:abstractNumId w:val="39"/>
  </w:num>
  <w:num w:numId="51" w16cid:durableId="343939575">
    <w:abstractNumId w:val="11"/>
  </w:num>
  <w:num w:numId="52" w16cid:durableId="40903582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331B"/>
    <w:rsid w:val="00061F20"/>
    <w:rsid w:val="00064220"/>
    <w:rsid w:val="00080D83"/>
    <w:rsid w:val="000B4ACF"/>
    <w:rsid w:val="000C2176"/>
    <w:rsid w:val="000D283E"/>
    <w:rsid w:val="00100DBB"/>
    <w:rsid w:val="00101AD3"/>
    <w:rsid w:val="00124D4A"/>
    <w:rsid w:val="00130B23"/>
    <w:rsid w:val="001413F0"/>
    <w:rsid w:val="001467B2"/>
    <w:rsid w:val="001B210F"/>
    <w:rsid w:val="001B77FC"/>
    <w:rsid w:val="001C7ACF"/>
    <w:rsid w:val="00241C1F"/>
    <w:rsid w:val="002425AE"/>
    <w:rsid w:val="002A5C8C"/>
    <w:rsid w:val="002A5DC7"/>
    <w:rsid w:val="002A6B66"/>
    <w:rsid w:val="002C6347"/>
    <w:rsid w:val="00313244"/>
    <w:rsid w:val="00320AAC"/>
    <w:rsid w:val="00325198"/>
    <w:rsid w:val="0034159F"/>
    <w:rsid w:val="0035482A"/>
    <w:rsid w:val="00355A69"/>
    <w:rsid w:val="003619F2"/>
    <w:rsid w:val="00365820"/>
    <w:rsid w:val="00376363"/>
    <w:rsid w:val="003865BB"/>
    <w:rsid w:val="003934F9"/>
    <w:rsid w:val="003B72CA"/>
    <w:rsid w:val="003C554F"/>
    <w:rsid w:val="003E3CB7"/>
    <w:rsid w:val="003E689D"/>
    <w:rsid w:val="003F331B"/>
    <w:rsid w:val="0040149C"/>
    <w:rsid w:val="00404A5D"/>
    <w:rsid w:val="00410401"/>
    <w:rsid w:val="00413806"/>
    <w:rsid w:val="00414478"/>
    <w:rsid w:val="0041772D"/>
    <w:rsid w:val="00425FF8"/>
    <w:rsid w:val="00461244"/>
    <w:rsid w:val="004861BD"/>
    <w:rsid w:val="00492BD3"/>
    <w:rsid w:val="004A7C1D"/>
    <w:rsid w:val="004B70BD"/>
    <w:rsid w:val="00502EAF"/>
    <w:rsid w:val="005144B6"/>
    <w:rsid w:val="0052111D"/>
    <w:rsid w:val="00535B94"/>
    <w:rsid w:val="00537F26"/>
    <w:rsid w:val="00552AB8"/>
    <w:rsid w:val="00566062"/>
    <w:rsid w:val="00571645"/>
    <w:rsid w:val="005760A9"/>
    <w:rsid w:val="005836D9"/>
    <w:rsid w:val="00592B13"/>
    <w:rsid w:val="00594464"/>
    <w:rsid w:val="005A0BC7"/>
    <w:rsid w:val="005A7E1F"/>
    <w:rsid w:val="005B5249"/>
    <w:rsid w:val="005C6D87"/>
    <w:rsid w:val="005E1CE6"/>
    <w:rsid w:val="0061276E"/>
    <w:rsid w:val="00622781"/>
    <w:rsid w:val="006379C4"/>
    <w:rsid w:val="00640BFF"/>
    <w:rsid w:val="006429D6"/>
    <w:rsid w:val="00644599"/>
    <w:rsid w:val="006847B8"/>
    <w:rsid w:val="0069621B"/>
    <w:rsid w:val="006D0EA4"/>
    <w:rsid w:val="006F209E"/>
    <w:rsid w:val="00704485"/>
    <w:rsid w:val="00724CA3"/>
    <w:rsid w:val="00727F94"/>
    <w:rsid w:val="007337EB"/>
    <w:rsid w:val="00733E44"/>
    <w:rsid w:val="00734C83"/>
    <w:rsid w:val="00745D18"/>
    <w:rsid w:val="00765BFA"/>
    <w:rsid w:val="007706DF"/>
    <w:rsid w:val="00776530"/>
    <w:rsid w:val="00791E8E"/>
    <w:rsid w:val="007922D7"/>
    <w:rsid w:val="007954D5"/>
    <w:rsid w:val="007A0109"/>
    <w:rsid w:val="007B2500"/>
    <w:rsid w:val="007B7E0B"/>
    <w:rsid w:val="007D61D6"/>
    <w:rsid w:val="007E1B19"/>
    <w:rsid w:val="007F3623"/>
    <w:rsid w:val="007F66E1"/>
    <w:rsid w:val="00827311"/>
    <w:rsid w:val="00834BB4"/>
    <w:rsid w:val="00835187"/>
    <w:rsid w:val="00856E3A"/>
    <w:rsid w:val="00866219"/>
    <w:rsid w:val="008945D9"/>
    <w:rsid w:val="008A2728"/>
    <w:rsid w:val="008B2291"/>
    <w:rsid w:val="008C0260"/>
    <w:rsid w:val="009523F9"/>
    <w:rsid w:val="00964610"/>
    <w:rsid w:val="009B5F2A"/>
    <w:rsid w:val="009D71C1"/>
    <w:rsid w:val="009F2CF0"/>
    <w:rsid w:val="00A04690"/>
    <w:rsid w:val="00A05831"/>
    <w:rsid w:val="00A40DD3"/>
    <w:rsid w:val="00A44113"/>
    <w:rsid w:val="00A8311B"/>
    <w:rsid w:val="00AB3C4C"/>
    <w:rsid w:val="00AF7DCB"/>
    <w:rsid w:val="00B01F08"/>
    <w:rsid w:val="00B16E8F"/>
    <w:rsid w:val="00B30401"/>
    <w:rsid w:val="00B6637D"/>
    <w:rsid w:val="00B81819"/>
    <w:rsid w:val="00BB76D0"/>
    <w:rsid w:val="00BC363C"/>
    <w:rsid w:val="00BD45F7"/>
    <w:rsid w:val="00BF1314"/>
    <w:rsid w:val="00C42CD8"/>
    <w:rsid w:val="00C62C24"/>
    <w:rsid w:val="00C635B6"/>
    <w:rsid w:val="00C74595"/>
    <w:rsid w:val="00C909B9"/>
    <w:rsid w:val="00CA20F9"/>
    <w:rsid w:val="00CB6922"/>
    <w:rsid w:val="00CB7F6F"/>
    <w:rsid w:val="00CC263D"/>
    <w:rsid w:val="00CE005B"/>
    <w:rsid w:val="00CE0898"/>
    <w:rsid w:val="00CE6D3D"/>
    <w:rsid w:val="00CF1A4A"/>
    <w:rsid w:val="00D0361A"/>
    <w:rsid w:val="00D30ADD"/>
    <w:rsid w:val="00D33AB2"/>
    <w:rsid w:val="00D43A0D"/>
    <w:rsid w:val="00D46867"/>
    <w:rsid w:val="00D513E8"/>
    <w:rsid w:val="00D526F3"/>
    <w:rsid w:val="00D93082"/>
    <w:rsid w:val="00DC733E"/>
    <w:rsid w:val="00DF57BE"/>
    <w:rsid w:val="00E06500"/>
    <w:rsid w:val="00E2298C"/>
    <w:rsid w:val="00E55A7A"/>
    <w:rsid w:val="00E57060"/>
    <w:rsid w:val="00E8370B"/>
    <w:rsid w:val="00E87616"/>
    <w:rsid w:val="00E92047"/>
    <w:rsid w:val="00EA5C16"/>
    <w:rsid w:val="00EC2190"/>
    <w:rsid w:val="00EE10DE"/>
    <w:rsid w:val="00EE5E35"/>
    <w:rsid w:val="00EF000D"/>
    <w:rsid w:val="00F26C87"/>
    <w:rsid w:val="00F545A3"/>
    <w:rsid w:val="00F74332"/>
    <w:rsid w:val="00F75DF3"/>
    <w:rsid w:val="00FA2C29"/>
    <w:rsid w:val="00FB5706"/>
    <w:rsid w:val="00FC3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41FE8D74"/>
  <w15:docId w15:val="{8952D8DF-F963-4514-8E8D-66A30223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7C1D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C2176"/>
    <w:pPr>
      <w:keepNext/>
      <w:ind w:left="360"/>
      <w:outlineLvl w:val="0"/>
    </w:pPr>
    <w:rPr>
      <w:rFonts w:ascii="Times New Roman" w:hAnsi="Times New Roman"/>
      <w:i/>
      <w:sz w:val="28"/>
      <w:szCs w:val="20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0C2176"/>
    <w:pPr>
      <w:keepNext/>
      <w:spacing w:before="240" w:after="60" w:line="276" w:lineRule="auto"/>
      <w:outlineLvl w:val="3"/>
    </w:pPr>
    <w:rPr>
      <w:rFonts w:ascii="Times New Roman" w:eastAsia="Calibri" w:hAnsi="Times New Roman"/>
      <w:b/>
      <w:b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character" w:customStyle="1" w:styleId="Nagwek1Znak">
    <w:name w:val="Nagłówek 1 Znak"/>
    <w:basedOn w:val="Domylnaczcionkaakapitu"/>
    <w:link w:val="Nagwek1"/>
    <w:rsid w:val="000C2176"/>
    <w:rPr>
      <w:i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rsid w:val="000C2176"/>
    <w:rPr>
      <w:rFonts w:eastAsia="Calibri"/>
      <w:b/>
      <w:bCs/>
      <w:sz w:val="28"/>
      <w:szCs w:val="28"/>
      <w:lang w:eastAsia="en-US"/>
    </w:rPr>
  </w:style>
  <w:style w:type="character" w:customStyle="1" w:styleId="FontStyle96">
    <w:name w:val="Font Style96"/>
    <w:rsid w:val="000C2176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0C2176"/>
    <w:pPr>
      <w:suppressAutoHyphens/>
    </w:pPr>
    <w:rPr>
      <w:rFonts w:ascii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C2176"/>
    <w:rPr>
      <w:lang w:val="x-none" w:eastAsia="ar-SA"/>
    </w:rPr>
  </w:style>
  <w:style w:type="paragraph" w:styleId="Tekstpodstawowy">
    <w:name w:val="Body Text"/>
    <w:basedOn w:val="Normalny"/>
    <w:link w:val="TekstpodstawowyZnak"/>
    <w:rsid w:val="000C2176"/>
    <w:pPr>
      <w:suppressAutoHyphens/>
      <w:jc w:val="center"/>
    </w:pPr>
    <w:rPr>
      <w:rFonts w:ascii="Times New Roman" w:hAnsi="Times New Roman"/>
      <w:b/>
      <w:bCs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0C2176"/>
    <w:rPr>
      <w:b/>
      <w:bCs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0C2176"/>
    <w:rPr>
      <w:rFonts w:ascii="Times New Roman" w:eastAsiaTheme="minorHAnsi" w:hAnsi="Times New Roman"/>
    </w:rPr>
  </w:style>
  <w:style w:type="table" w:customStyle="1" w:styleId="Tabela-Siatka11">
    <w:name w:val="Tabela - Siatka11"/>
    <w:basedOn w:val="Standardowy"/>
    <w:next w:val="Tabela-Siatka"/>
    <w:uiPriority w:val="59"/>
    <w:rsid w:val="000C217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0C2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9523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523F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52AB8"/>
    <w:pPr>
      <w:ind w:left="720"/>
      <w:contextualSpacing/>
    </w:pPr>
  </w:style>
  <w:style w:type="character" w:customStyle="1" w:styleId="NagwekZnak">
    <w:name w:val="Nagłówek Znak"/>
    <w:link w:val="Nagwek"/>
    <w:uiPriority w:val="99"/>
    <w:rsid w:val="007954D5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61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WITKO~1\AppData\Local\Temp\listownik-mono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listownik-mono-Pomorskie-FE-UMWP-UE-EFRR-RPO2014-2020-2015.dot</Template>
  <TotalTime>36</TotalTime>
  <Pages>9</Pages>
  <Words>1786</Words>
  <Characters>10721</Characters>
  <Application>Microsoft Office Word</Application>
  <DocSecurity>0</DocSecurity>
  <Lines>89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FORMULARZ OFERTOWY</vt:lpstr>
    </vt:vector>
  </TitlesOfParts>
  <Company>UMWP</Company>
  <LinksUpToDate>false</LinksUpToDate>
  <CharactersWithSpaces>12483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Wojciech Witkowski</dc:creator>
  <cp:lastModifiedBy>Matusik Arleta</cp:lastModifiedBy>
  <cp:revision>16</cp:revision>
  <cp:lastPrinted>2021-04-07T10:36:00Z</cp:lastPrinted>
  <dcterms:created xsi:type="dcterms:W3CDTF">2021-08-24T17:25:00Z</dcterms:created>
  <dcterms:modified xsi:type="dcterms:W3CDTF">2023-07-18T18:38:00Z</dcterms:modified>
</cp:coreProperties>
</file>